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text" w:horzAnchor="margin" w:tblpXSpec="center" w:tblpY="197"/>
        <w:tblW w:w="1053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402"/>
        <w:gridCol w:w="198"/>
        <w:gridCol w:w="959"/>
        <w:gridCol w:w="567"/>
        <w:gridCol w:w="1559"/>
        <w:gridCol w:w="1276"/>
        <w:gridCol w:w="850"/>
        <w:gridCol w:w="86"/>
        <w:gridCol w:w="765"/>
        <w:gridCol w:w="701"/>
        <w:gridCol w:w="1459"/>
        <w:gridCol w:w="1180"/>
      </w:tblGrid>
      <w:tr w:rsidR="005D6101" w:rsidRPr="00296A0A" w14:paraId="3AB4E04A" w14:textId="77777777" w:rsidTr="005A5D2C">
        <w:trPr>
          <w:trHeight w:val="128"/>
        </w:trPr>
        <w:tc>
          <w:tcPr>
            <w:tcW w:w="4219" w:type="dxa"/>
            <w:gridSpan w:val="6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/>
            <w:vAlign w:val="center"/>
            <w:hideMark/>
          </w:tcPr>
          <w:p w14:paraId="76E68A55" w14:textId="218499E9" w:rsidR="005D6101" w:rsidRPr="00296A0A" w:rsidRDefault="005D6101" w:rsidP="001C5C92">
            <w:pPr>
              <w:pStyle w:val="Default"/>
              <w:rPr>
                <w:b/>
                <w:sz w:val="28"/>
                <w:szCs w:val="28"/>
              </w:rPr>
            </w:pPr>
            <w:r w:rsidRPr="00296A0A">
              <w:rPr>
                <w:b/>
                <w:sz w:val="28"/>
                <w:szCs w:val="28"/>
              </w:rPr>
              <w:t>ACTA DE REUNIÓN N°</w:t>
            </w:r>
            <w:r w:rsidR="00BE2EA0">
              <w:rPr>
                <w:b/>
                <w:sz w:val="28"/>
                <w:szCs w:val="28"/>
              </w:rPr>
              <w:t xml:space="preserve"> 00</w:t>
            </w:r>
            <w:r w:rsidR="009B0B2D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2126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555D5CB" w14:textId="77777777" w:rsidR="005D6101" w:rsidRPr="00296A0A" w:rsidRDefault="005D6101" w:rsidP="001C5C92">
            <w:pPr>
              <w:pStyle w:val="Default"/>
              <w:rPr>
                <w:b/>
                <w:sz w:val="20"/>
                <w:szCs w:val="20"/>
              </w:rPr>
            </w:pPr>
            <w:r w:rsidRPr="00296A0A">
              <w:rPr>
                <w:b/>
                <w:sz w:val="20"/>
                <w:szCs w:val="20"/>
              </w:rPr>
              <w:t>FECHA DE LA REUNIÓN</w:t>
            </w:r>
          </w:p>
        </w:tc>
        <w:tc>
          <w:tcPr>
            <w:tcW w:w="1552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F78A69" w14:textId="77777777" w:rsidR="005D6101" w:rsidRPr="00296A0A" w:rsidRDefault="005D6101" w:rsidP="001C5C92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DIA</w:t>
            </w:r>
          </w:p>
        </w:tc>
        <w:tc>
          <w:tcPr>
            <w:tcW w:w="145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5CACA" w14:textId="77777777" w:rsidR="005D6101" w:rsidRPr="00296A0A" w:rsidRDefault="005D6101" w:rsidP="001C5C92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MES</w:t>
            </w:r>
          </w:p>
        </w:tc>
        <w:tc>
          <w:tcPr>
            <w:tcW w:w="11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36C18FC2" w14:textId="77777777" w:rsidR="005D6101" w:rsidRPr="00296A0A" w:rsidRDefault="005D6101" w:rsidP="001C5C92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AÑO</w:t>
            </w:r>
          </w:p>
        </w:tc>
      </w:tr>
      <w:tr w:rsidR="005D6101" w:rsidRPr="00296A0A" w14:paraId="2E11692A" w14:textId="77777777" w:rsidTr="005A5D2C">
        <w:trPr>
          <w:trHeight w:val="175"/>
        </w:trPr>
        <w:tc>
          <w:tcPr>
            <w:tcW w:w="4219" w:type="dxa"/>
            <w:gridSpan w:val="6"/>
            <w:vMerge/>
            <w:tcBorders>
              <w:left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480D566B" w14:textId="77777777" w:rsidR="005D6101" w:rsidRPr="00296A0A" w:rsidRDefault="005D6101" w:rsidP="001C5C92">
            <w:pPr>
              <w:pStyle w:val="Default"/>
              <w:rPr>
                <w:b/>
                <w:sz w:val="28"/>
                <w:szCs w:val="28"/>
              </w:rPr>
            </w:pPr>
          </w:p>
        </w:tc>
        <w:tc>
          <w:tcPr>
            <w:tcW w:w="2126" w:type="dxa"/>
            <w:gridSpan w:val="2"/>
            <w:vMerge/>
            <w:tcBorders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2B9110D" w14:textId="77777777" w:rsidR="005D6101" w:rsidRPr="00296A0A" w:rsidRDefault="005D6101" w:rsidP="001C5C92">
            <w:pPr>
              <w:pStyle w:val="Default"/>
              <w:rPr>
                <w:b/>
                <w:sz w:val="20"/>
                <w:szCs w:val="20"/>
              </w:rPr>
            </w:pPr>
          </w:p>
        </w:tc>
        <w:tc>
          <w:tcPr>
            <w:tcW w:w="1552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0CFF2D1" w14:textId="30F02FAA" w:rsidR="005D6101" w:rsidRPr="00296A0A" w:rsidRDefault="0036798E" w:rsidP="00DF1103">
            <w:pPr>
              <w:pStyle w:val="Default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</w:t>
            </w:r>
            <w:r w:rsidR="000C2424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4A3269F" w14:textId="52B0AFB6" w:rsidR="005D6101" w:rsidRPr="00296A0A" w:rsidRDefault="00EE7D4A" w:rsidP="00DF1103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0</w:t>
            </w:r>
            <w:r w:rsidR="0036798E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120D94C8" w14:textId="0890706A" w:rsidR="005D6101" w:rsidRPr="00296A0A" w:rsidRDefault="00EE7D4A" w:rsidP="00DF1103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2026</w:t>
            </w:r>
          </w:p>
        </w:tc>
      </w:tr>
      <w:tr w:rsidR="005D6101" w:rsidRPr="00296A0A" w14:paraId="79C2CD33" w14:textId="77777777" w:rsidTr="005A5D2C">
        <w:trPr>
          <w:trHeight w:val="182"/>
        </w:trPr>
        <w:tc>
          <w:tcPr>
            <w:tcW w:w="4219" w:type="dxa"/>
            <w:gridSpan w:val="6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6CFC460C" w14:textId="77777777" w:rsidR="005D6101" w:rsidRPr="00296A0A" w:rsidRDefault="005D6101" w:rsidP="001C5C92">
            <w:pPr>
              <w:pStyle w:val="Default"/>
              <w:rPr>
                <w:b/>
                <w:sz w:val="28"/>
                <w:szCs w:val="28"/>
              </w:rPr>
            </w:pPr>
          </w:p>
        </w:tc>
        <w:tc>
          <w:tcPr>
            <w:tcW w:w="2126" w:type="dxa"/>
            <w:gridSpan w:val="2"/>
            <w:tcBorders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51839BD" w14:textId="77777777" w:rsidR="005D6101" w:rsidRPr="00296A0A" w:rsidRDefault="005D6101" w:rsidP="001C5C92">
            <w:pPr>
              <w:pStyle w:val="Default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HORA DE INICIO</w:t>
            </w:r>
          </w:p>
        </w:tc>
        <w:tc>
          <w:tcPr>
            <w:tcW w:w="1552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D6BD969" w14:textId="7AA85804" w:rsidR="005D6101" w:rsidRPr="00296A0A" w:rsidRDefault="000C2424" w:rsidP="00DF1103">
            <w:pPr>
              <w:pStyle w:val="Default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</w:t>
            </w:r>
            <w:r w:rsidR="00A02D2F">
              <w:rPr>
                <w:b/>
                <w:sz w:val="16"/>
                <w:szCs w:val="16"/>
              </w:rPr>
              <w:t>:</w:t>
            </w:r>
            <w:r w:rsidR="0036798E">
              <w:rPr>
                <w:b/>
                <w:sz w:val="16"/>
                <w:szCs w:val="16"/>
              </w:rPr>
              <w:t xml:space="preserve">00 </w:t>
            </w:r>
            <w:r>
              <w:rPr>
                <w:b/>
                <w:sz w:val="16"/>
                <w:szCs w:val="16"/>
              </w:rPr>
              <w:t>p</w:t>
            </w:r>
            <w:r w:rsidR="0036798E">
              <w:rPr>
                <w:b/>
                <w:sz w:val="16"/>
                <w:szCs w:val="16"/>
              </w:rPr>
              <w:t>m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D804B24" w14:textId="29CD4BF2" w:rsidR="005D6101" w:rsidRPr="00296A0A" w:rsidRDefault="005D6101" w:rsidP="001C5C92">
            <w:pPr>
              <w:pStyle w:val="Default"/>
              <w:rPr>
                <w:b/>
                <w:sz w:val="16"/>
                <w:szCs w:val="16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DCF6E2E" w14:textId="77777777" w:rsidR="005D6101" w:rsidRPr="00296A0A" w:rsidRDefault="005D6101" w:rsidP="00DF1103">
            <w:pPr>
              <w:pStyle w:val="Default"/>
              <w:jc w:val="center"/>
              <w:rPr>
                <w:b/>
                <w:sz w:val="16"/>
                <w:szCs w:val="16"/>
              </w:rPr>
            </w:pPr>
          </w:p>
        </w:tc>
      </w:tr>
      <w:tr w:rsidR="005D6101" w:rsidRPr="00296A0A" w14:paraId="26C2F40A" w14:textId="77777777" w:rsidTr="003E2C46">
        <w:trPr>
          <w:trHeight w:val="353"/>
        </w:trPr>
        <w:tc>
          <w:tcPr>
            <w:tcW w:w="2093" w:type="dxa"/>
            <w:gridSpan w:val="4"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470C59" w14:textId="77777777" w:rsidR="005D6101" w:rsidRPr="00296A0A" w:rsidRDefault="005D6101" w:rsidP="001C5C92">
            <w:pPr>
              <w:pStyle w:val="Default"/>
              <w:rPr>
                <w:b/>
                <w:sz w:val="18"/>
                <w:szCs w:val="18"/>
              </w:rPr>
            </w:pPr>
            <w:r w:rsidRPr="00296A0A">
              <w:rPr>
                <w:b/>
                <w:sz w:val="18"/>
                <w:szCs w:val="18"/>
              </w:rPr>
              <w:t xml:space="preserve">REUNIÓN INTERNA           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5DB17EAF" w14:textId="77777777" w:rsidR="005D6101" w:rsidRPr="00296A0A" w:rsidRDefault="003E2C46" w:rsidP="001C5C92">
            <w:pPr>
              <w:pStyle w:val="Default"/>
              <w:rPr>
                <w:b/>
              </w:rPr>
            </w:pPr>
            <w:r w:rsidRPr="00296A0A">
              <w:rPr>
                <w:b/>
              </w:rPr>
              <w:t>x</w:t>
            </w:r>
          </w:p>
        </w:tc>
        <w:tc>
          <w:tcPr>
            <w:tcW w:w="2835" w:type="dxa"/>
            <w:gridSpan w:val="2"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5DCEE" w14:textId="77777777" w:rsidR="005D6101" w:rsidRPr="00296A0A" w:rsidRDefault="005D6101" w:rsidP="001C5C92">
            <w:pPr>
              <w:pStyle w:val="Default"/>
              <w:rPr>
                <w:b/>
              </w:rPr>
            </w:pPr>
            <w:r w:rsidRPr="00296A0A">
              <w:rPr>
                <w:b/>
                <w:sz w:val="18"/>
                <w:szCs w:val="18"/>
              </w:rPr>
              <w:t>DEPARTAMENTO / CIUDAD</w:t>
            </w:r>
          </w:p>
        </w:tc>
        <w:tc>
          <w:tcPr>
            <w:tcW w:w="5041" w:type="dxa"/>
            <w:gridSpan w:val="6"/>
            <w:tcBorders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6209A319" w14:textId="0D682C3C" w:rsidR="005D6101" w:rsidRPr="00825204" w:rsidRDefault="00EE7D4A" w:rsidP="003E2C46">
            <w:pPr>
              <w:pStyle w:val="Default"/>
              <w:rPr>
                <w:bCs/>
              </w:rPr>
            </w:pPr>
            <w:r w:rsidRPr="00825204">
              <w:rPr>
                <w:bCs/>
              </w:rPr>
              <w:t>Bogotá D.C.</w:t>
            </w:r>
          </w:p>
        </w:tc>
      </w:tr>
      <w:tr w:rsidR="005D6101" w:rsidRPr="00296A0A" w14:paraId="5F59BB77" w14:textId="77777777" w:rsidTr="003E2C46">
        <w:trPr>
          <w:trHeight w:val="352"/>
        </w:trPr>
        <w:tc>
          <w:tcPr>
            <w:tcW w:w="2093" w:type="dxa"/>
            <w:gridSpan w:val="4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018E413" w14:textId="77777777" w:rsidR="005D6101" w:rsidRPr="00296A0A" w:rsidRDefault="005D6101" w:rsidP="001C5C92">
            <w:pPr>
              <w:pStyle w:val="Default"/>
              <w:rPr>
                <w:b/>
                <w:sz w:val="18"/>
                <w:szCs w:val="18"/>
              </w:rPr>
            </w:pPr>
            <w:r w:rsidRPr="00296A0A">
              <w:rPr>
                <w:b/>
                <w:sz w:val="18"/>
                <w:szCs w:val="18"/>
              </w:rPr>
              <w:t>REUNIÓN EXTERNA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5F26878" w14:textId="77777777" w:rsidR="005D6101" w:rsidRPr="00296A0A" w:rsidRDefault="005D6101" w:rsidP="001C5C92">
            <w:pPr>
              <w:pStyle w:val="Default"/>
              <w:rPr>
                <w:b/>
                <w:sz w:val="18"/>
                <w:szCs w:val="18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F9EACF1" w14:textId="77777777" w:rsidR="005D6101" w:rsidRPr="00296A0A" w:rsidRDefault="005D6101" w:rsidP="001C5C92">
            <w:pPr>
              <w:pStyle w:val="Default"/>
              <w:rPr>
                <w:b/>
                <w:sz w:val="18"/>
                <w:szCs w:val="18"/>
              </w:rPr>
            </w:pPr>
            <w:r w:rsidRPr="00296A0A">
              <w:rPr>
                <w:b/>
                <w:sz w:val="18"/>
                <w:szCs w:val="18"/>
              </w:rPr>
              <w:t>DEPENDENCIA QUE PRESIDE</w:t>
            </w:r>
            <w:r w:rsidRPr="00296A0A">
              <w:rPr>
                <w:b/>
                <w:bCs/>
                <w:sz w:val="23"/>
                <w:szCs w:val="23"/>
              </w:rPr>
              <w:t xml:space="preserve">                                   </w:t>
            </w:r>
            <w:r w:rsidRPr="00296A0A">
              <w:rPr>
                <w:b/>
                <w:sz w:val="28"/>
                <w:szCs w:val="28"/>
              </w:rPr>
              <w:t xml:space="preserve"> </w:t>
            </w:r>
          </w:p>
        </w:tc>
        <w:tc>
          <w:tcPr>
            <w:tcW w:w="5041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355D823A" w14:textId="0683986A" w:rsidR="005D6101" w:rsidRPr="00296A0A" w:rsidRDefault="00825204" w:rsidP="003E2C46">
            <w:pPr>
              <w:pStyle w:val="Default"/>
              <w:rPr>
                <w:b/>
                <w:sz w:val="18"/>
                <w:szCs w:val="18"/>
              </w:rPr>
            </w:pPr>
            <w:r w:rsidRPr="00825204">
              <w:rPr>
                <w:b/>
                <w:sz w:val="18"/>
                <w:szCs w:val="18"/>
              </w:rPr>
              <w:t>DBBSE</w:t>
            </w:r>
          </w:p>
        </w:tc>
      </w:tr>
      <w:tr w:rsidR="00250666" w:rsidRPr="00296A0A" w14:paraId="506DDF68" w14:textId="77777777" w:rsidTr="008852C6">
        <w:trPr>
          <w:trHeight w:val="146"/>
        </w:trPr>
        <w:tc>
          <w:tcPr>
            <w:tcW w:w="2093" w:type="dxa"/>
            <w:gridSpan w:val="4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1079C09D" w14:textId="77777777" w:rsidR="00250666" w:rsidRPr="00296A0A" w:rsidRDefault="00250666" w:rsidP="001C5C92">
            <w:pPr>
              <w:pStyle w:val="Default"/>
              <w:rPr>
                <w:b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29DF0E98" w14:textId="77777777" w:rsidR="00250666" w:rsidRPr="00296A0A" w:rsidRDefault="00250666" w:rsidP="001C5C92">
            <w:pPr>
              <w:pStyle w:val="Default"/>
              <w:rPr>
                <w:b/>
                <w:sz w:val="18"/>
                <w:szCs w:val="18"/>
              </w:rPr>
            </w:pPr>
          </w:p>
        </w:tc>
        <w:tc>
          <w:tcPr>
            <w:tcW w:w="2835" w:type="dxa"/>
            <w:gridSpan w:val="2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6D3FA29A" w14:textId="77777777" w:rsidR="00250666" w:rsidRPr="00296A0A" w:rsidRDefault="00250666" w:rsidP="001C5C92">
            <w:pPr>
              <w:pStyle w:val="Default"/>
              <w:rPr>
                <w:b/>
                <w:sz w:val="14"/>
                <w:szCs w:val="14"/>
              </w:rPr>
            </w:pPr>
          </w:p>
        </w:tc>
        <w:tc>
          <w:tcPr>
            <w:tcW w:w="936" w:type="dxa"/>
            <w:gridSpan w:val="2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</w:tcPr>
          <w:p w14:paraId="3D4DCF6D" w14:textId="77777777" w:rsidR="00250666" w:rsidRPr="00296A0A" w:rsidRDefault="00250666" w:rsidP="001C5C92">
            <w:pPr>
              <w:pStyle w:val="Default"/>
              <w:rPr>
                <w:b/>
                <w:sz w:val="18"/>
                <w:szCs w:val="18"/>
              </w:rPr>
            </w:pPr>
          </w:p>
        </w:tc>
        <w:tc>
          <w:tcPr>
            <w:tcW w:w="4105" w:type="dxa"/>
            <w:gridSpan w:val="4"/>
            <w:tcBorders>
              <w:top w:val="double" w:sz="4" w:space="0" w:color="auto"/>
              <w:left w:val="nil"/>
              <w:bottom w:val="double" w:sz="4" w:space="0" w:color="auto"/>
              <w:right w:val="double" w:sz="4" w:space="0" w:color="auto"/>
            </w:tcBorders>
            <w:vAlign w:val="center"/>
          </w:tcPr>
          <w:p w14:paraId="6D1B6E93" w14:textId="77777777" w:rsidR="00250666" w:rsidRPr="00296A0A" w:rsidRDefault="00250666" w:rsidP="001C5C92">
            <w:pPr>
              <w:pStyle w:val="Default"/>
              <w:rPr>
                <w:b/>
                <w:sz w:val="18"/>
                <w:szCs w:val="18"/>
              </w:rPr>
            </w:pPr>
          </w:p>
        </w:tc>
      </w:tr>
      <w:tr w:rsidR="00250666" w:rsidRPr="00296A0A" w14:paraId="553868A3" w14:textId="77777777" w:rsidTr="008852C6">
        <w:trPr>
          <w:trHeight w:val="417"/>
        </w:trPr>
        <w:tc>
          <w:tcPr>
            <w:tcW w:w="10536" w:type="dxa"/>
            <w:gridSpan w:val="1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220891A" w14:textId="77777777" w:rsidR="00250666" w:rsidRPr="00296A0A" w:rsidRDefault="00250666" w:rsidP="001C5C92">
            <w:pPr>
              <w:pStyle w:val="Default"/>
              <w:jc w:val="center"/>
            </w:pPr>
            <w:r w:rsidRPr="00296A0A">
              <w:rPr>
                <w:b/>
                <w:sz w:val="28"/>
                <w:szCs w:val="28"/>
              </w:rPr>
              <w:t>INFORMACIÓN DE LA REUNIÓN</w:t>
            </w:r>
          </w:p>
        </w:tc>
      </w:tr>
      <w:tr w:rsidR="005D6101" w:rsidRPr="00296A0A" w14:paraId="5ACC3E34" w14:textId="77777777" w:rsidTr="000D0AAE">
        <w:trPr>
          <w:trHeight w:val="500"/>
        </w:trPr>
        <w:tc>
          <w:tcPr>
            <w:tcW w:w="1134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1305E9" w14:textId="77777777" w:rsidR="005D6101" w:rsidRPr="00296A0A" w:rsidRDefault="005D6101" w:rsidP="005D6101">
            <w:pPr>
              <w:pStyle w:val="Default"/>
              <w:rPr>
                <w:b/>
                <w:sz w:val="18"/>
                <w:szCs w:val="18"/>
              </w:rPr>
            </w:pPr>
            <w:r w:rsidRPr="00296A0A">
              <w:rPr>
                <w:b/>
                <w:sz w:val="18"/>
                <w:szCs w:val="18"/>
              </w:rPr>
              <w:t xml:space="preserve">TEMA </w:t>
            </w:r>
          </w:p>
        </w:tc>
        <w:tc>
          <w:tcPr>
            <w:tcW w:w="9402" w:type="dxa"/>
            <w:gridSpan w:val="10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24D6AD8A" w14:textId="1C71DABF" w:rsidR="005D6101" w:rsidRPr="00296A0A" w:rsidRDefault="000C2424" w:rsidP="001C5C9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Validaciones registro</w:t>
            </w:r>
            <w:r w:rsidR="0036798E">
              <w:rPr>
                <w:rFonts w:ascii="Arial" w:hAnsi="Arial" w:cs="Arial"/>
                <w:sz w:val="20"/>
                <w:szCs w:val="20"/>
              </w:rPr>
              <w:t xml:space="preserve"> sistema</w:t>
            </w:r>
            <w:r w:rsidR="00764419">
              <w:rPr>
                <w:rFonts w:ascii="Arial" w:hAnsi="Arial" w:cs="Arial"/>
                <w:sz w:val="20"/>
                <w:szCs w:val="20"/>
              </w:rPr>
              <w:t xml:space="preserve"> REAA</w:t>
            </w:r>
          </w:p>
        </w:tc>
      </w:tr>
      <w:tr w:rsidR="005D6101" w:rsidRPr="00296A0A" w14:paraId="66D74A61" w14:textId="77777777" w:rsidTr="009F02CB">
        <w:trPr>
          <w:trHeight w:val="684"/>
        </w:trPr>
        <w:tc>
          <w:tcPr>
            <w:tcW w:w="1134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87B3E22" w14:textId="77777777" w:rsidR="005D6101" w:rsidRPr="00296A0A" w:rsidRDefault="005D6101" w:rsidP="005D6101">
            <w:pPr>
              <w:pStyle w:val="Default"/>
              <w:rPr>
                <w:b/>
                <w:sz w:val="18"/>
                <w:szCs w:val="18"/>
              </w:rPr>
            </w:pPr>
            <w:r w:rsidRPr="00296A0A">
              <w:rPr>
                <w:b/>
                <w:sz w:val="18"/>
                <w:szCs w:val="18"/>
              </w:rPr>
              <w:t xml:space="preserve">OBJETIVO </w:t>
            </w:r>
          </w:p>
        </w:tc>
        <w:tc>
          <w:tcPr>
            <w:tcW w:w="9402" w:type="dxa"/>
            <w:gridSpan w:val="1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B0B981C" w14:textId="4335551B" w:rsidR="009F02CB" w:rsidRPr="00296A0A" w:rsidRDefault="000C2424" w:rsidP="003E2C4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Revisar la solicitud de ajustes a las historias de usuario aprobadas para el registro del REAA</w:t>
            </w:r>
            <w:r w:rsidR="00B22B60">
              <w:rPr>
                <w:rFonts w:ascii="Arial" w:hAnsi="Arial" w:cs="Arial"/>
                <w:sz w:val="20"/>
                <w:szCs w:val="20"/>
              </w:rPr>
              <w:t>.</w:t>
            </w:r>
            <w:r w:rsidR="00B22B60" w:rsidRPr="00B22B60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250666" w:rsidRPr="00296A0A" w14:paraId="505388E5" w14:textId="77777777" w:rsidTr="008852C6">
        <w:trPr>
          <w:trHeight w:val="115"/>
        </w:trPr>
        <w:tc>
          <w:tcPr>
            <w:tcW w:w="936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C4D4DC4" w14:textId="77777777" w:rsidR="00250666" w:rsidRPr="00296A0A" w:rsidRDefault="00250666" w:rsidP="007326A5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  <w:tc>
          <w:tcPr>
            <w:tcW w:w="9600" w:type="dxa"/>
            <w:gridSpan w:val="11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6CAD52EF" w14:textId="77777777" w:rsidR="00250666" w:rsidRPr="00296A0A" w:rsidRDefault="00250666" w:rsidP="007326A5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</w:tr>
      <w:tr w:rsidR="00250666" w:rsidRPr="00296A0A" w14:paraId="2F9936B4" w14:textId="77777777" w:rsidTr="008852C6">
        <w:trPr>
          <w:trHeight w:val="375"/>
        </w:trPr>
        <w:tc>
          <w:tcPr>
            <w:tcW w:w="10536" w:type="dxa"/>
            <w:gridSpan w:val="1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FB78C97" w14:textId="77777777" w:rsidR="00250666" w:rsidRPr="00296A0A" w:rsidRDefault="00250666" w:rsidP="001C5C92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sz w:val="28"/>
                <w:szCs w:val="28"/>
              </w:rPr>
              <w:t>ORDEN DEL DÍA / AGENDA</w:t>
            </w:r>
          </w:p>
        </w:tc>
      </w:tr>
      <w:tr w:rsidR="005D6101" w:rsidRPr="00296A0A" w14:paraId="7F5E7974" w14:textId="77777777" w:rsidTr="006D4B64">
        <w:trPr>
          <w:trHeight w:val="375"/>
        </w:trPr>
        <w:tc>
          <w:tcPr>
            <w:tcW w:w="534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4538F" w14:textId="77777777" w:rsidR="005D6101" w:rsidRPr="00296A0A" w:rsidRDefault="005D6101" w:rsidP="001C5C92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No.</w:t>
            </w:r>
          </w:p>
        </w:tc>
        <w:tc>
          <w:tcPr>
            <w:tcW w:w="6662" w:type="dxa"/>
            <w:gridSpan w:val="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66952" w14:textId="77777777" w:rsidR="005D6101" w:rsidRPr="00296A0A" w:rsidRDefault="005D6101" w:rsidP="001C5C92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TEMA</w:t>
            </w:r>
          </w:p>
        </w:tc>
        <w:tc>
          <w:tcPr>
            <w:tcW w:w="3340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5C53367E" w14:textId="77777777" w:rsidR="005D6101" w:rsidRPr="00296A0A" w:rsidRDefault="005D6101" w:rsidP="001C5C92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RESPONSABLE</w:t>
            </w:r>
          </w:p>
        </w:tc>
      </w:tr>
      <w:tr w:rsidR="0096297A" w:rsidRPr="00296A0A" w14:paraId="3BD59897" w14:textId="77777777" w:rsidTr="00085601">
        <w:trPr>
          <w:trHeight w:val="1246"/>
        </w:trPr>
        <w:tc>
          <w:tcPr>
            <w:tcW w:w="53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6656BE" w14:textId="77777777" w:rsidR="0096297A" w:rsidRPr="00296A0A" w:rsidRDefault="00523CF3" w:rsidP="0096297A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1</w:t>
            </w:r>
          </w:p>
        </w:tc>
        <w:tc>
          <w:tcPr>
            <w:tcW w:w="666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A9DBF" w14:textId="7128CF0F" w:rsidR="00126292" w:rsidRPr="00296A0A" w:rsidRDefault="004330FC" w:rsidP="00AB251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Revisar ajustes para 5 historias de usuario aprobadas por el líder funcional.</w:t>
            </w:r>
          </w:p>
        </w:tc>
        <w:tc>
          <w:tcPr>
            <w:tcW w:w="33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3B22A9B7" w14:textId="68382A0F" w:rsidR="0096297A" w:rsidRPr="00296A0A" w:rsidRDefault="00C521CE" w:rsidP="002E6735">
            <w:pPr>
              <w:rPr>
                <w:rFonts w:ascii="Arial" w:hAnsi="Arial" w:cs="Arial"/>
                <w:sz w:val="20"/>
                <w:szCs w:val="20"/>
              </w:rPr>
            </w:pPr>
            <w:r w:rsidRPr="00296A0A">
              <w:rPr>
                <w:rFonts w:ascii="Arial" w:hAnsi="Arial" w:cs="Arial"/>
                <w:sz w:val="20"/>
                <w:szCs w:val="20"/>
              </w:rPr>
              <w:t>Erica Sofía Cely Granados</w:t>
            </w:r>
          </w:p>
        </w:tc>
      </w:tr>
    </w:tbl>
    <w:p w14:paraId="0C4B9ACC" w14:textId="77777777" w:rsidR="00674D2E" w:rsidRPr="00296A0A" w:rsidRDefault="00674D2E">
      <w:pPr>
        <w:rPr>
          <w:rFonts w:ascii="Arial" w:hAnsi="Arial" w:cs="Arial"/>
        </w:rPr>
      </w:pPr>
    </w:p>
    <w:tbl>
      <w:tblPr>
        <w:tblW w:w="10562" w:type="dxa"/>
        <w:tblInd w:w="-5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47"/>
        <w:gridCol w:w="3244"/>
        <w:gridCol w:w="1954"/>
        <w:gridCol w:w="1043"/>
        <w:gridCol w:w="747"/>
        <w:gridCol w:w="2927"/>
      </w:tblGrid>
      <w:tr w:rsidR="00674D2E" w:rsidRPr="00296A0A" w14:paraId="43415183" w14:textId="77777777" w:rsidTr="00817194">
        <w:trPr>
          <w:trHeight w:val="390"/>
        </w:trPr>
        <w:tc>
          <w:tcPr>
            <w:tcW w:w="10562" w:type="dxa"/>
            <w:gridSpan w:val="6"/>
            <w:tcBorders>
              <w:top w:val="double" w:sz="6" w:space="0" w:color="auto"/>
              <w:left w:val="double" w:sz="6" w:space="0" w:color="auto"/>
              <w:bottom w:val="double" w:sz="4" w:space="0" w:color="auto"/>
              <w:right w:val="double" w:sz="6" w:space="0" w:color="000000"/>
            </w:tcBorders>
            <w:shd w:val="clear" w:color="000000" w:fill="D9D9D9"/>
            <w:vAlign w:val="center"/>
            <w:hideMark/>
          </w:tcPr>
          <w:p w14:paraId="4B7E3197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iCs/>
                <w:color w:val="000000"/>
                <w:sz w:val="28"/>
                <w:szCs w:val="28"/>
                <w:lang w:val="es-CO" w:eastAsia="es-CO"/>
              </w:rPr>
            </w:pPr>
            <w:r w:rsidRPr="00296A0A">
              <w:rPr>
                <w:rFonts w:ascii="Arial" w:hAnsi="Arial" w:cs="Arial"/>
                <w:b/>
                <w:bCs/>
                <w:iCs/>
                <w:color w:val="000000"/>
                <w:sz w:val="28"/>
                <w:szCs w:val="28"/>
              </w:rPr>
              <w:t>ASISTENTES</w:t>
            </w:r>
          </w:p>
        </w:tc>
      </w:tr>
      <w:tr w:rsidR="006F6140" w:rsidRPr="00296A0A" w14:paraId="477079EF" w14:textId="77777777" w:rsidTr="00817194">
        <w:trPr>
          <w:trHeight w:val="315"/>
        </w:trPr>
        <w:tc>
          <w:tcPr>
            <w:tcW w:w="647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E0D865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No.</w:t>
            </w:r>
          </w:p>
        </w:tc>
        <w:tc>
          <w:tcPr>
            <w:tcW w:w="324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A714F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NOMBRE</w:t>
            </w:r>
          </w:p>
        </w:tc>
        <w:tc>
          <w:tcPr>
            <w:tcW w:w="195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39BCA4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FIRMA</w:t>
            </w:r>
          </w:p>
        </w:tc>
        <w:tc>
          <w:tcPr>
            <w:tcW w:w="1790" w:type="dxa"/>
            <w:gridSpan w:val="2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06AA5C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ASISTENCIA</w:t>
            </w:r>
          </w:p>
        </w:tc>
        <w:tc>
          <w:tcPr>
            <w:tcW w:w="2927" w:type="dxa"/>
            <w:vMerge w:val="restart"/>
            <w:tcBorders>
              <w:top w:val="double" w:sz="4" w:space="0" w:color="auto"/>
              <w:left w:val="nil"/>
              <w:right w:val="double" w:sz="6" w:space="0" w:color="auto"/>
            </w:tcBorders>
            <w:vAlign w:val="center"/>
            <w:hideMark/>
          </w:tcPr>
          <w:p w14:paraId="0AC2498A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ENTIDAD/ DEPENDENCIA</w:t>
            </w:r>
          </w:p>
          <w:p w14:paraId="5A8BFCDC" w14:textId="77777777" w:rsidR="00674D2E" w:rsidRPr="00296A0A" w:rsidRDefault="00674D2E" w:rsidP="008639E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6F6140" w:rsidRPr="00296A0A" w14:paraId="3E9D067D" w14:textId="77777777" w:rsidTr="00817194">
        <w:trPr>
          <w:trHeight w:val="225"/>
        </w:trPr>
        <w:tc>
          <w:tcPr>
            <w:tcW w:w="647" w:type="dxa"/>
            <w:vMerge/>
            <w:tcBorders>
              <w:top w:val="single" w:sz="4" w:space="0" w:color="auto"/>
              <w:left w:val="doub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02A2E3" w14:textId="77777777" w:rsidR="00674D2E" w:rsidRPr="00296A0A" w:rsidRDefault="00674D2E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2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2FA8DF" w14:textId="77777777" w:rsidR="00674D2E" w:rsidRPr="00296A0A" w:rsidRDefault="00674D2E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9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6E34A6" w14:textId="77777777" w:rsidR="00674D2E" w:rsidRPr="00296A0A" w:rsidRDefault="00674D2E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6A2A4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P</w:t>
            </w:r>
            <w:r w:rsidR="006F6140" w:rsidRPr="00296A0A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RESENCIAL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FA3B5B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V</w:t>
            </w:r>
            <w:r w:rsidR="006F6140" w:rsidRPr="00296A0A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IRTUAL</w:t>
            </w:r>
          </w:p>
        </w:tc>
        <w:tc>
          <w:tcPr>
            <w:tcW w:w="2927" w:type="dxa"/>
            <w:vMerge/>
            <w:tcBorders>
              <w:left w:val="nil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14:paraId="52C3DA5D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02D2F" w:rsidRPr="00296A0A" w14:paraId="625B0340" w14:textId="77777777" w:rsidTr="000855A4">
        <w:trPr>
          <w:trHeight w:val="397"/>
        </w:trPr>
        <w:tc>
          <w:tcPr>
            <w:tcW w:w="647" w:type="dxa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EC80C" w14:textId="77777777" w:rsidR="00A02D2F" w:rsidRPr="00296A0A" w:rsidRDefault="00A02D2F" w:rsidP="00A02D2F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3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71D37A5" w14:textId="683CE9D5" w:rsidR="00A02D2F" w:rsidRPr="00296A0A" w:rsidRDefault="00D63F43" w:rsidP="00A02D2F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 w:rsidRPr="00D63F43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Jormmy Maritza Machado Hernandez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EC9320" w14:textId="4FF9D474" w:rsidR="00A02D2F" w:rsidRPr="00296A0A" w:rsidRDefault="00D63F43" w:rsidP="00A02D2F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 w:rsidRPr="00D63F43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Jormmy</w:t>
            </w: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 xml:space="preserve"> Machado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D518D3" w14:textId="77777777" w:rsidR="00A02D2F" w:rsidRPr="00296A0A" w:rsidRDefault="00A02D2F" w:rsidP="00A02D2F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264D90" w14:textId="42B1EB4D" w:rsidR="00A02D2F" w:rsidRPr="00296A0A" w:rsidRDefault="00A02D2F" w:rsidP="00A02D2F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Cs/>
                <w:color w:val="000000"/>
                <w:sz w:val="18"/>
                <w:szCs w:val="18"/>
              </w:rPr>
              <w:t>X</w:t>
            </w:r>
          </w:p>
        </w:tc>
        <w:tc>
          <w:tcPr>
            <w:tcW w:w="2927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vAlign w:val="center"/>
          </w:tcPr>
          <w:p w14:paraId="467A7157" w14:textId="3EE1F1B2" w:rsidR="00A02D2F" w:rsidRPr="00296A0A" w:rsidRDefault="00206E8B" w:rsidP="00A02D2F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MINAMBIENTE/DBBSE</w:t>
            </w:r>
          </w:p>
        </w:tc>
      </w:tr>
      <w:tr w:rsidR="00A02D2F" w:rsidRPr="00296A0A" w14:paraId="1243F0AA" w14:textId="77777777" w:rsidTr="0080657A">
        <w:trPr>
          <w:trHeight w:val="416"/>
        </w:trPr>
        <w:tc>
          <w:tcPr>
            <w:tcW w:w="647" w:type="dxa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9896A0" w14:textId="77777777" w:rsidR="00A02D2F" w:rsidRPr="00296A0A" w:rsidRDefault="00A02D2F" w:rsidP="00A02D2F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3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D752EF" w14:textId="3C8D5D96" w:rsidR="00A02D2F" w:rsidRPr="00296A0A" w:rsidRDefault="0080657A" w:rsidP="0080657A">
            <w:pP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 w:rsidRPr="0080657A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Miguel Angel Ortiz Salamanca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95A0B9" w14:textId="2CDE4A66" w:rsidR="00A02D2F" w:rsidRPr="00296A0A" w:rsidRDefault="0080657A" w:rsidP="00A02D2F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Miguel Ortíz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43A375" w14:textId="77777777" w:rsidR="00A02D2F" w:rsidRPr="00296A0A" w:rsidRDefault="00A02D2F" w:rsidP="00A02D2F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E2BFEF" w14:textId="593A1DFD" w:rsidR="00A02D2F" w:rsidRPr="00296A0A" w:rsidRDefault="0080657A" w:rsidP="00A02D2F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X</w:t>
            </w:r>
          </w:p>
        </w:tc>
        <w:tc>
          <w:tcPr>
            <w:tcW w:w="2927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vAlign w:val="center"/>
          </w:tcPr>
          <w:p w14:paraId="08E9F40B" w14:textId="3070409A" w:rsidR="00A02D2F" w:rsidRPr="00296A0A" w:rsidRDefault="00206E8B" w:rsidP="00A02D2F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MINAMBIENTE/DBBSE</w:t>
            </w:r>
          </w:p>
        </w:tc>
      </w:tr>
      <w:tr w:rsidR="00A02D2F" w:rsidRPr="00296A0A" w14:paraId="4EC3CD7B" w14:textId="77777777" w:rsidTr="00304D7F">
        <w:trPr>
          <w:trHeight w:val="468"/>
        </w:trPr>
        <w:tc>
          <w:tcPr>
            <w:tcW w:w="647" w:type="dxa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7452BE" w14:textId="77777777" w:rsidR="00A02D2F" w:rsidRPr="00296A0A" w:rsidRDefault="00A02D2F" w:rsidP="00A02D2F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3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972A93" w14:textId="5E6BF0B1" w:rsidR="00A02D2F" w:rsidRPr="00296A0A" w:rsidRDefault="0080657A" w:rsidP="00304D7F">
            <w:pP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 w:rsidRPr="0080657A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Diana Rocio Umaña Mira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49244B" w14:textId="7F18B7EB" w:rsidR="00A02D2F" w:rsidRPr="00296A0A" w:rsidRDefault="0080657A" w:rsidP="00A02D2F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Diana Umaña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021163" w14:textId="77777777" w:rsidR="00A02D2F" w:rsidRPr="00296A0A" w:rsidRDefault="00A02D2F" w:rsidP="00A02D2F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61C906" w14:textId="259D5BF6" w:rsidR="00A02D2F" w:rsidRPr="00296A0A" w:rsidRDefault="0080657A" w:rsidP="00A02D2F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X</w:t>
            </w:r>
          </w:p>
        </w:tc>
        <w:tc>
          <w:tcPr>
            <w:tcW w:w="2927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vAlign w:val="center"/>
          </w:tcPr>
          <w:p w14:paraId="1769BEA7" w14:textId="243A8D0C" w:rsidR="00A02D2F" w:rsidRPr="00296A0A" w:rsidRDefault="005020B6" w:rsidP="00A02D2F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MINAMBIENTE/</w:t>
            </w:r>
            <w:r w:rsidRPr="00296A0A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OTIC</w:t>
            </w:r>
          </w:p>
        </w:tc>
      </w:tr>
      <w:tr w:rsidR="002E6735" w:rsidRPr="00296A0A" w14:paraId="68B097C0" w14:textId="77777777" w:rsidTr="00DC583A">
        <w:trPr>
          <w:trHeight w:val="432"/>
        </w:trPr>
        <w:tc>
          <w:tcPr>
            <w:tcW w:w="64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EC618" w14:textId="77777777" w:rsidR="002E6735" w:rsidRPr="00296A0A" w:rsidRDefault="002E6735" w:rsidP="002E6735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32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F25B76" w14:textId="09D31E7A" w:rsidR="002E6735" w:rsidRPr="00296A0A" w:rsidRDefault="00A02D2F" w:rsidP="002E6735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 w:rsidRPr="00296A0A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Erica Sofía Cely Granados</w:t>
            </w:r>
          </w:p>
        </w:tc>
        <w:tc>
          <w:tcPr>
            <w:tcW w:w="19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ABA86B" w14:textId="27AAA9A0" w:rsidR="002E6735" w:rsidRPr="00296A0A" w:rsidRDefault="0080657A" w:rsidP="002E6735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Erica Cely</w:t>
            </w:r>
          </w:p>
        </w:tc>
        <w:tc>
          <w:tcPr>
            <w:tcW w:w="10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68CF96" w14:textId="77777777" w:rsidR="002E6735" w:rsidRPr="00296A0A" w:rsidRDefault="002E6735" w:rsidP="002E6735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F0889A" w14:textId="20DDB92C" w:rsidR="002E6735" w:rsidRPr="00296A0A" w:rsidRDefault="0080657A" w:rsidP="002E673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X</w:t>
            </w:r>
          </w:p>
        </w:tc>
        <w:tc>
          <w:tcPr>
            <w:tcW w:w="2927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vAlign w:val="center"/>
          </w:tcPr>
          <w:p w14:paraId="4CB5775A" w14:textId="7881BCF2" w:rsidR="002E6735" w:rsidRPr="00296A0A" w:rsidRDefault="005020B6" w:rsidP="002E6735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MINAMBIENTE/</w:t>
            </w:r>
            <w:r w:rsidRPr="00296A0A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OTIC</w:t>
            </w:r>
          </w:p>
        </w:tc>
      </w:tr>
    </w:tbl>
    <w:p w14:paraId="55A164CE" w14:textId="77777777" w:rsidR="00D35A4B" w:rsidRPr="00296A0A" w:rsidRDefault="00D35A4B" w:rsidP="008A5E05">
      <w:pPr>
        <w:rPr>
          <w:rFonts w:ascii="Arial" w:hAnsi="Arial" w:cs="Arial"/>
        </w:rPr>
      </w:pPr>
    </w:p>
    <w:tbl>
      <w:tblPr>
        <w:tblpPr w:leftFromText="141" w:rightFromText="141" w:vertAnchor="text" w:horzAnchor="margin" w:tblpXSpec="center" w:tblpY="197"/>
        <w:tblW w:w="1053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3279"/>
        <w:gridCol w:w="2093"/>
        <w:gridCol w:w="993"/>
        <w:gridCol w:w="1842"/>
        <w:gridCol w:w="1795"/>
      </w:tblGrid>
      <w:tr w:rsidR="00D35A4B" w:rsidRPr="00296A0A" w14:paraId="7531E289" w14:textId="77777777" w:rsidTr="00B05686">
        <w:trPr>
          <w:trHeight w:val="375"/>
        </w:trPr>
        <w:tc>
          <w:tcPr>
            <w:tcW w:w="10536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BA50808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i/>
                <w:sz w:val="28"/>
                <w:szCs w:val="28"/>
              </w:rPr>
              <w:t xml:space="preserve">SEGUIMIENTO COMPROMISOS ACTAS ANTERIORES </w:t>
            </w:r>
            <w:r w:rsidRPr="00296A0A">
              <w:rPr>
                <w:rFonts w:ascii="Arial" w:hAnsi="Arial" w:cs="Arial"/>
                <w:i/>
                <w:sz w:val="20"/>
                <w:szCs w:val="20"/>
              </w:rPr>
              <w:t>(Si los hay)</w:t>
            </w:r>
          </w:p>
        </w:tc>
      </w:tr>
      <w:tr w:rsidR="00D35A4B" w:rsidRPr="00296A0A" w14:paraId="609550AA" w14:textId="77777777" w:rsidTr="00E154F9">
        <w:trPr>
          <w:trHeight w:val="411"/>
        </w:trPr>
        <w:tc>
          <w:tcPr>
            <w:tcW w:w="53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C947D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No.</w:t>
            </w:r>
          </w:p>
        </w:tc>
        <w:tc>
          <w:tcPr>
            <w:tcW w:w="3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69367B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TEMA</w:t>
            </w:r>
          </w:p>
        </w:tc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5BF9EE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RESPONSABLE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FF2DB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% DE AVANCE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49BC5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OBSERVACIONES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41B890BC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FECHA DE CUMPLIMIENTO</w:t>
            </w:r>
          </w:p>
        </w:tc>
      </w:tr>
      <w:tr w:rsidR="00D35A4B" w:rsidRPr="00296A0A" w14:paraId="24190C18" w14:textId="77777777" w:rsidTr="00E154F9">
        <w:trPr>
          <w:trHeight w:val="375"/>
        </w:trPr>
        <w:tc>
          <w:tcPr>
            <w:tcW w:w="53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477D3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1</w:t>
            </w:r>
          </w:p>
        </w:tc>
        <w:tc>
          <w:tcPr>
            <w:tcW w:w="3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B5D355" w14:textId="3EA0B38C" w:rsidR="00D35A4B" w:rsidRPr="00296A0A" w:rsidRDefault="00AB2516" w:rsidP="003D6D14">
            <w:pPr>
              <w:rPr>
                <w:rFonts w:ascii="Arial" w:hAnsi="Arial" w:cs="Arial"/>
                <w:bCs/>
                <w:sz w:val="18"/>
                <w:szCs w:val="14"/>
              </w:rPr>
            </w:pPr>
            <w:r w:rsidRPr="00296A0A">
              <w:rPr>
                <w:rFonts w:ascii="Arial" w:hAnsi="Arial" w:cs="Arial"/>
                <w:bCs/>
                <w:sz w:val="18"/>
                <w:szCs w:val="14"/>
              </w:rPr>
              <w:t>N/A</w:t>
            </w:r>
          </w:p>
        </w:tc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79637C" w14:textId="157DBD3F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EA4C69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2331C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69EF8047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</w:tr>
    </w:tbl>
    <w:p w14:paraId="6FF1C890" w14:textId="77777777" w:rsidR="00E63613" w:rsidRPr="00296A0A" w:rsidRDefault="00E63613">
      <w:pPr>
        <w:rPr>
          <w:rFonts w:ascii="Arial" w:hAnsi="Arial" w:cs="Arial"/>
        </w:rPr>
      </w:pPr>
      <w:r w:rsidRPr="00296A0A">
        <w:rPr>
          <w:rFonts w:ascii="Arial" w:hAnsi="Arial" w:cs="Arial"/>
        </w:rPr>
        <w:br w:type="page"/>
      </w:r>
    </w:p>
    <w:tbl>
      <w:tblPr>
        <w:tblpPr w:leftFromText="141" w:rightFromText="141" w:vertAnchor="text" w:horzAnchor="margin" w:tblpXSpec="center" w:tblpY="197"/>
        <w:tblW w:w="1077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 w:firstRow="1" w:lastRow="1" w:firstColumn="1" w:lastColumn="1" w:noHBand="0" w:noVBand="0"/>
      </w:tblPr>
      <w:tblGrid>
        <w:gridCol w:w="833"/>
        <w:gridCol w:w="326"/>
        <w:gridCol w:w="2669"/>
        <w:gridCol w:w="2942"/>
        <w:gridCol w:w="448"/>
        <w:gridCol w:w="404"/>
        <w:gridCol w:w="500"/>
        <w:gridCol w:w="504"/>
        <w:gridCol w:w="404"/>
        <w:gridCol w:w="309"/>
        <w:gridCol w:w="1437"/>
      </w:tblGrid>
      <w:tr w:rsidR="00D35A4B" w:rsidRPr="00296A0A" w14:paraId="28264AE1" w14:textId="77777777" w:rsidTr="00CA174F">
        <w:trPr>
          <w:trHeight w:val="118"/>
        </w:trPr>
        <w:tc>
          <w:tcPr>
            <w:tcW w:w="833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center"/>
          </w:tcPr>
          <w:p w14:paraId="29A81FF8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6385" w:type="dxa"/>
            <w:gridSpan w:val="4"/>
            <w:tcBorders>
              <w:top w:val="nil"/>
              <w:left w:val="nil"/>
              <w:bottom w:val="double" w:sz="4" w:space="0" w:color="auto"/>
              <w:right w:val="nil"/>
            </w:tcBorders>
            <w:vAlign w:val="center"/>
          </w:tcPr>
          <w:p w14:paraId="31DF36E6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1812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B49EC2C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174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F62CED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</w:tr>
      <w:tr w:rsidR="00D35A4B" w:rsidRPr="00296A0A" w14:paraId="611E3649" w14:textId="77777777" w:rsidTr="00CA174F">
        <w:trPr>
          <w:trHeight w:val="375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601357DA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i/>
                <w:sz w:val="28"/>
                <w:szCs w:val="28"/>
              </w:rPr>
              <w:t>DESARROLLO DE LA REUNIÓN</w:t>
            </w:r>
          </w:p>
        </w:tc>
      </w:tr>
      <w:tr w:rsidR="00D35A4B" w:rsidRPr="00296A0A" w14:paraId="3D8B6700" w14:textId="77777777" w:rsidTr="00CA174F">
        <w:tblPrEx>
          <w:tblCellMar>
            <w:left w:w="70" w:type="dxa"/>
            <w:right w:w="70" w:type="dxa"/>
          </w:tblCellMar>
        </w:tblPrEx>
        <w:trPr>
          <w:trHeight w:val="785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4F22802F" w14:textId="23B845C6" w:rsidR="00BC6231" w:rsidRPr="004330FC" w:rsidRDefault="00F14E3B" w:rsidP="002363D8">
            <w:pPr>
              <w:pStyle w:val="Prrafodelista"/>
              <w:numPr>
                <w:ilvl w:val="0"/>
                <w:numId w:val="35"/>
              </w:numPr>
              <w:ind w:left="351" w:hanging="351"/>
              <w:rPr>
                <w:rFonts w:ascii="Arial" w:hAnsi="Arial" w:cs="Arial"/>
                <w:sz w:val="20"/>
                <w:szCs w:val="20"/>
              </w:rPr>
            </w:pPr>
            <w:r w:rsidRPr="004330FC">
              <w:rPr>
                <w:rFonts w:ascii="Arial" w:hAnsi="Arial" w:cs="Arial"/>
                <w:sz w:val="20"/>
                <w:szCs w:val="20"/>
              </w:rPr>
              <w:t>Se present</w:t>
            </w:r>
            <w:r w:rsidR="00BC6231" w:rsidRPr="004330FC">
              <w:rPr>
                <w:rFonts w:ascii="Arial" w:hAnsi="Arial" w:cs="Arial"/>
                <w:sz w:val="20"/>
                <w:szCs w:val="20"/>
              </w:rPr>
              <w:t>aron l</w:t>
            </w:r>
            <w:r w:rsidR="004330FC" w:rsidRPr="004330FC">
              <w:rPr>
                <w:rFonts w:ascii="Arial" w:hAnsi="Arial" w:cs="Arial"/>
                <w:sz w:val="20"/>
                <w:szCs w:val="20"/>
              </w:rPr>
              <w:t>o</w:t>
            </w:r>
            <w:r w:rsidR="00BC6231" w:rsidRPr="004330FC">
              <w:rPr>
                <w:rFonts w:ascii="Arial" w:hAnsi="Arial" w:cs="Arial"/>
                <w:sz w:val="20"/>
                <w:szCs w:val="20"/>
              </w:rPr>
              <w:t xml:space="preserve">s siguientes </w:t>
            </w:r>
            <w:r w:rsidR="004330FC">
              <w:rPr>
                <w:rFonts w:ascii="Arial" w:hAnsi="Arial" w:cs="Arial"/>
                <w:sz w:val="20"/>
                <w:szCs w:val="20"/>
              </w:rPr>
              <w:t xml:space="preserve">ajustes para las </w:t>
            </w:r>
            <w:r w:rsidR="00BC6231" w:rsidRPr="004330FC">
              <w:rPr>
                <w:rFonts w:ascii="Arial" w:hAnsi="Arial" w:cs="Arial"/>
                <w:sz w:val="20"/>
                <w:szCs w:val="20"/>
              </w:rPr>
              <w:t xml:space="preserve">historias de usuario </w:t>
            </w:r>
            <w:r w:rsidR="004330FC">
              <w:rPr>
                <w:rFonts w:ascii="Arial" w:hAnsi="Arial" w:cs="Arial"/>
                <w:sz w:val="20"/>
                <w:szCs w:val="20"/>
              </w:rPr>
              <w:t xml:space="preserve">aprobadas </w:t>
            </w:r>
            <w:r w:rsidR="00BC6231" w:rsidRPr="004330FC">
              <w:rPr>
                <w:rFonts w:ascii="Arial" w:hAnsi="Arial" w:cs="Arial"/>
                <w:sz w:val="20"/>
                <w:szCs w:val="20"/>
              </w:rPr>
              <w:t xml:space="preserve">en la WIKI del </w:t>
            </w:r>
            <w:r w:rsidRPr="004330FC">
              <w:rPr>
                <w:rFonts w:ascii="Arial" w:hAnsi="Arial" w:cs="Arial"/>
                <w:sz w:val="20"/>
                <w:szCs w:val="20"/>
              </w:rPr>
              <w:t>registro anual de REAA al equipo funcional</w:t>
            </w:r>
            <w:r w:rsidR="00BC6231" w:rsidRPr="004330FC">
              <w:rPr>
                <w:rFonts w:ascii="Arial" w:hAnsi="Arial" w:cs="Arial"/>
                <w:sz w:val="20"/>
                <w:szCs w:val="20"/>
              </w:rPr>
              <w:t xml:space="preserve">: </w:t>
            </w:r>
          </w:p>
          <w:p w14:paraId="76FB9E20" w14:textId="77777777" w:rsidR="00BC6231" w:rsidRDefault="00BC6231" w:rsidP="00BC6231">
            <w:pPr>
              <w:pStyle w:val="Prrafodelista"/>
              <w:ind w:left="209"/>
              <w:rPr>
                <w:rFonts w:ascii="Arial" w:hAnsi="Arial" w:cs="Arial"/>
                <w:sz w:val="20"/>
                <w:szCs w:val="20"/>
              </w:rPr>
            </w:pPr>
          </w:p>
          <w:p w14:paraId="36F5C5CC" w14:textId="6E4A9346" w:rsidR="00D63BE0" w:rsidRPr="00A95EAB" w:rsidRDefault="00D63BE0" w:rsidP="00A95EAB">
            <w:pPr>
              <w:pStyle w:val="Prrafodelista"/>
              <w:numPr>
                <w:ilvl w:val="1"/>
                <w:numId w:val="35"/>
              </w:numPr>
              <w:rPr>
                <w:rFonts w:ascii="Arial" w:hAnsi="Arial" w:cs="Arial"/>
                <w:sz w:val="20"/>
                <w:szCs w:val="20"/>
              </w:rPr>
            </w:pPr>
            <w:r w:rsidRPr="00A95EAB">
              <w:rPr>
                <w:rFonts w:ascii="Arial" w:hAnsi="Arial" w:cs="Arial"/>
                <w:sz w:val="20"/>
                <w:szCs w:val="20"/>
              </w:rPr>
              <w:t>HU-01-02-03-04 - incluir al rol Profesional geográfico en la descripción de la historia de usuario.</w:t>
            </w:r>
          </w:p>
          <w:p w14:paraId="0DB1E114" w14:textId="77777777" w:rsidR="00D63BE0" w:rsidRPr="00D63BE0" w:rsidRDefault="00D63BE0" w:rsidP="00D63BE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C14780E" w14:textId="09031B15" w:rsidR="00D63BE0" w:rsidRDefault="00D63BE0" w:rsidP="00D63BE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63BE0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DA978FE" wp14:editId="299380B1">
                  <wp:extent cx="4688810" cy="2177288"/>
                  <wp:effectExtent l="0" t="0" r="0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0752" cy="2182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32B272" w14:textId="5DE682A9" w:rsidR="00D63BE0" w:rsidRDefault="00D63BE0" w:rsidP="00D63BE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6BE2E5FB" w14:textId="320827B8" w:rsidR="00D63BE0" w:rsidRPr="00A95EAB" w:rsidRDefault="00D63BE0" w:rsidP="00A95EAB">
            <w:pPr>
              <w:pStyle w:val="Prrafodelista"/>
              <w:numPr>
                <w:ilvl w:val="1"/>
                <w:numId w:val="35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95EAB">
              <w:rPr>
                <w:rFonts w:ascii="Arial" w:hAnsi="Arial" w:cs="Arial"/>
                <w:sz w:val="20"/>
                <w:szCs w:val="20"/>
              </w:rPr>
              <w:t>HU-004 - Registro anual REAA - Consulta REAA – Acciones</w:t>
            </w:r>
          </w:p>
          <w:p w14:paraId="7A9DB428" w14:textId="77777777" w:rsidR="00D63BE0" w:rsidRPr="00D63BE0" w:rsidRDefault="00D63BE0" w:rsidP="00D63BE0">
            <w:pPr>
              <w:pStyle w:val="Prrafodelista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0F156AFB" w14:textId="77777777" w:rsidR="00D63BE0" w:rsidRPr="00A95EAB" w:rsidRDefault="00D63BE0" w:rsidP="00A95EAB">
            <w:pPr>
              <w:pStyle w:val="Prrafodelista"/>
              <w:numPr>
                <w:ilvl w:val="0"/>
                <w:numId w:val="37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95EAB">
              <w:rPr>
                <w:rFonts w:ascii="Arial" w:hAnsi="Arial" w:cs="Arial"/>
                <w:sz w:val="20"/>
                <w:szCs w:val="20"/>
              </w:rPr>
              <w:t>En el criterio 2. Actualizar el texto del estado Completado a Identificación y Priorización cuando el usuario selecciona el tipo de propuesta REAA Básico y REAA Básico+Datos Minambiente. En las acciones ya no tendrían la opción de eliminar. Se debe eliminar esa acción Eliminar.</w:t>
            </w:r>
          </w:p>
          <w:p w14:paraId="43B5C9D1" w14:textId="77777777" w:rsidR="00D63BE0" w:rsidRPr="00A95EAB" w:rsidRDefault="00D63BE0" w:rsidP="00A95EAB">
            <w:pPr>
              <w:pStyle w:val="Prrafodelista"/>
              <w:numPr>
                <w:ilvl w:val="0"/>
                <w:numId w:val="37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95EAB">
              <w:rPr>
                <w:rFonts w:ascii="Arial" w:hAnsi="Arial" w:cs="Arial"/>
                <w:sz w:val="20"/>
                <w:szCs w:val="20"/>
              </w:rPr>
              <w:t>Se debe eliminar la acción Eliminar para el estado enviado a Geoproceso.</w:t>
            </w:r>
          </w:p>
          <w:p w14:paraId="300C3E54" w14:textId="77777777" w:rsidR="00D63BE0" w:rsidRPr="00A95EAB" w:rsidRDefault="00D63BE0" w:rsidP="00A95EAB">
            <w:pPr>
              <w:pStyle w:val="Prrafodelista"/>
              <w:numPr>
                <w:ilvl w:val="0"/>
                <w:numId w:val="37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95EAB">
              <w:rPr>
                <w:rFonts w:ascii="Arial" w:hAnsi="Arial" w:cs="Arial"/>
                <w:sz w:val="20"/>
                <w:szCs w:val="20"/>
              </w:rPr>
              <w:t>Ajustar el Criterio 3 por la inclusión del rol profesional geográfico: Las acciones descritas en el punto anterior, en esta instancia se visualizarán de la siguiente manera:</w:t>
            </w:r>
          </w:p>
          <w:p w14:paraId="60BFE977" w14:textId="77777777" w:rsidR="00D63BE0" w:rsidRPr="00A95EAB" w:rsidRDefault="00D63BE0" w:rsidP="00A95EAB">
            <w:pPr>
              <w:ind w:left="1429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A95EAB">
              <w:rPr>
                <w:rFonts w:ascii="Arial" w:hAnsi="Arial" w:cs="Arial"/>
                <w:sz w:val="20"/>
                <w:szCs w:val="20"/>
              </w:rPr>
              <w:t>Los roles Autoridad ambiental y Administrador del sistema visualizarán todas las acciones.</w:t>
            </w:r>
          </w:p>
          <w:p w14:paraId="3D6C68FA" w14:textId="77777777" w:rsidR="00D63BE0" w:rsidRPr="00A95EAB" w:rsidRDefault="00D63BE0" w:rsidP="00A95EAB">
            <w:pPr>
              <w:ind w:left="1429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A95EAB">
              <w:rPr>
                <w:rFonts w:ascii="Arial" w:hAnsi="Arial" w:cs="Arial"/>
                <w:sz w:val="20"/>
                <w:szCs w:val="20"/>
              </w:rPr>
              <w:t>Los roles Profesional temático y Profesional geográfico sólo visualizará la acción Ver.</w:t>
            </w:r>
          </w:p>
          <w:p w14:paraId="6F2F7B16" w14:textId="27DB2AA7" w:rsidR="00D63BE0" w:rsidRPr="00D63BE0" w:rsidRDefault="000A650A" w:rsidP="000A650A">
            <w:pPr>
              <w:pStyle w:val="Prrafodelista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E755E">
              <w:rPr>
                <w:noProof/>
              </w:rPr>
              <w:drawing>
                <wp:inline distT="0" distB="0" distL="0" distR="0" wp14:anchorId="1E0016AC" wp14:editId="65F5D9E5">
                  <wp:extent cx="5086644" cy="2756848"/>
                  <wp:effectExtent l="0" t="0" r="0" b="5715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3571" cy="2771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4EAF57" w14:textId="77777777" w:rsidR="00D63BE0" w:rsidRPr="00D63BE0" w:rsidRDefault="00D63BE0" w:rsidP="00D63BE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387D88C" w14:textId="7ADACCF5" w:rsidR="00F14E3B" w:rsidRPr="00BC6231" w:rsidRDefault="00F14E3B" w:rsidP="000A650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35A4B" w:rsidRPr="00296A0A" w14:paraId="6AEC1C0A" w14:textId="77777777" w:rsidTr="00CA174F">
        <w:trPr>
          <w:trHeight w:val="375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7FB334F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i/>
                <w:sz w:val="28"/>
                <w:szCs w:val="28"/>
              </w:rPr>
              <w:lastRenderedPageBreak/>
              <w:t>CONCLUSIONES</w:t>
            </w:r>
          </w:p>
        </w:tc>
      </w:tr>
      <w:tr w:rsidR="00413C9F" w:rsidRPr="00296A0A" w14:paraId="39513C6D" w14:textId="77777777" w:rsidTr="00CA174F">
        <w:trPr>
          <w:trHeight w:val="544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EFC8A44" w14:textId="03AD0FCB" w:rsidR="008200DA" w:rsidRPr="00C143ED" w:rsidRDefault="008C2C45" w:rsidP="000723DC">
            <w:pPr>
              <w:rPr>
                <w:rFonts w:ascii="Arial" w:hAnsi="Arial" w:cs="Arial"/>
                <w:bCs/>
                <w:iCs/>
                <w:sz w:val="20"/>
                <w:szCs w:val="20"/>
              </w:rPr>
            </w:pPr>
            <w:r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Se </w:t>
            </w:r>
            <w:r w:rsidR="00A26E91">
              <w:rPr>
                <w:rFonts w:ascii="Arial" w:hAnsi="Arial" w:cs="Arial"/>
                <w:bCs/>
                <w:iCs/>
                <w:sz w:val="20"/>
                <w:szCs w:val="20"/>
              </w:rPr>
              <w:t>aprueban las solicitudes de ajuste de las historias de usuario y se actualizarán en la wiki por parte de la analista Erica Cely</w:t>
            </w:r>
            <w:r w:rsidR="00C143ED">
              <w:rPr>
                <w:rFonts w:ascii="Arial" w:hAnsi="Arial" w:cs="Arial"/>
                <w:bCs/>
                <w:iCs/>
                <w:sz w:val="20"/>
                <w:szCs w:val="20"/>
              </w:rPr>
              <w:t>.</w:t>
            </w:r>
            <w:r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 </w:t>
            </w:r>
          </w:p>
        </w:tc>
      </w:tr>
      <w:tr w:rsidR="00D35A4B" w:rsidRPr="00296A0A" w14:paraId="43998731" w14:textId="77777777" w:rsidTr="00CA174F">
        <w:trPr>
          <w:trHeight w:val="375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7C8806D3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i/>
                <w:sz w:val="28"/>
                <w:szCs w:val="28"/>
              </w:rPr>
              <w:t xml:space="preserve">LISTA DE EVIDENCIAS </w:t>
            </w:r>
          </w:p>
          <w:p w14:paraId="097AB5B5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i/>
                <w:sz w:val="18"/>
                <w:szCs w:val="18"/>
              </w:rPr>
              <w:t>(Relacionar las evidencias tales como</w:t>
            </w:r>
            <w:r w:rsidRPr="00296A0A">
              <w:rPr>
                <w:rFonts w:ascii="Arial" w:hAnsi="Arial" w:cs="Arial"/>
                <w:i/>
                <w:sz w:val="28"/>
                <w:szCs w:val="28"/>
              </w:rPr>
              <w:t xml:space="preserve"> </w:t>
            </w:r>
            <w:r w:rsidRPr="00296A0A">
              <w:rPr>
                <w:rFonts w:ascii="Arial" w:hAnsi="Arial" w:cs="Arial"/>
                <w:i/>
                <w:sz w:val="18"/>
                <w:szCs w:val="18"/>
              </w:rPr>
              <w:t>listas de asistencia, fotografías, videos, informes, entre otros)</w:t>
            </w:r>
          </w:p>
        </w:tc>
      </w:tr>
      <w:tr w:rsidR="00D35A4B" w:rsidRPr="00296A0A" w14:paraId="5CC0D9FE" w14:textId="77777777" w:rsidTr="00CA174F">
        <w:trPr>
          <w:trHeight w:val="560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3E4439B" w14:textId="2DEB6730" w:rsidR="009117D7" w:rsidRPr="00296A0A" w:rsidRDefault="00A26E91" w:rsidP="00A26E91">
            <w:pPr>
              <w:pStyle w:val="Prrafodelista"/>
              <w:ind w:left="862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26E91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3AE25EE6" wp14:editId="1755EB18">
                  <wp:extent cx="6080078" cy="3984821"/>
                  <wp:effectExtent l="0" t="0" r="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2388" cy="3986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4473CC" w14:textId="331BF98B" w:rsidR="008F75AB" w:rsidRPr="00296A0A" w:rsidRDefault="008F75AB" w:rsidP="008200DA">
            <w:pPr>
              <w:rPr>
                <w:rFonts w:ascii="Arial" w:hAnsi="Arial" w:cs="Arial"/>
                <w:sz w:val="18"/>
                <w:szCs w:val="18"/>
              </w:rPr>
            </w:pPr>
          </w:p>
          <w:p w14:paraId="701B2755" w14:textId="77777777" w:rsidR="00406380" w:rsidRPr="00296A0A" w:rsidRDefault="00406380" w:rsidP="00406380">
            <w:pPr>
              <w:pStyle w:val="Prrafodelista"/>
              <w:ind w:left="321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35A4B" w:rsidRPr="00296A0A" w14:paraId="22CCAFC8" w14:textId="77777777" w:rsidTr="00CA174F">
        <w:trPr>
          <w:trHeight w:val="118"/>
        </w:trPr>
        <w:tc>
          <w:tcPr>
            <w:tcW w:w="1159" w:type="dxa"/>
            <w:gridSpan w:val="2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</w:tcPr>
          <w:p w14:paraId="6D77D7B0" w14:textId="77777777" w:rsidR="00D35A4B" w:rsidRPr="00296A0A" w:rsidRDefault="00D35A4B" w:rsidP="00B05686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  <w:tc>
          <w:tcPr>
            <w:tcW w:w="9617" w:type="dxa"/>
            <w:gridSpan w:val="9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299A62CA" w14:textId="77777777" w:rsidR="00D35A4B" w:rsidRPr="00296A0A" w:rsidRDefault="00D35A4B" w:rsidP="00B05686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</w:tr>
      <w:tr w:rsidR="00D35A4B" w:rsidRPr="00296A0A" w14:paraId="552FF167" w14:textId="77777777" w:rsidTr="00CA174F">
        <w:trPr>
          <w:trHeight w:val="375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18061AD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i/>
                <w:sz w:val="28"/>
                <w:szCs w:val="28"/>
              </w:rPr>
              <w:t xml:space="preserve">COMPROMISOS </w:t>
            </w:r>
            <w:r w:rsidRPr="00296A0A">
              <w:rPr>
                <w:rFonts w:ascii="Arial" w:hAnsi="Arial" w:cs="Arial"/>
                <w:i/>
                <w:sz w:val="18"/>
                <w:szCs w:val="18"/>
              </w:rPr>
              <w:t>(Si los hay)</w:t>
            </w:r>
          </w:p>
        </w:tc>
      </w:tr>
      <w:tr w:rsidR="00D35A4B" w:rsidRPr="00296A0A" w14:paraId="5B2B3EBF" w14:textId="77777777" w:rsidTr="00764419">
        <w:trPr>
          <w:trHeight w:val="368"/>
        </w:trPr>
        <w:tc>
          <w:tcPr>
            <w:tcW w:w="83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CE82B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No.</w:t>
            </w:r>
          </w:p>
        </w:tc>
        <w:tc>
          <w:tcPr>
            <w:tcW w:w="29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374BD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COMPROMISO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525C90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RESPONSABLE</w:t>
            </w:r>
          </w:p>
        </w:tc>
        <w:tc>
          <w:tcPr>
            <w:tcW w:w="18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5DB59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FECHA DE INICIO</w:t>
            </w:r>
          </w:p>
        </w:tc>
        <w:tc>
          <w:tcPr>
            <w:tcW w:w="21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2DACD9C6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FECHA DE TERMINACIÓN</w:t>
            </w:r>
          </w:p>
        </w:tc>
      </w:tr>
      <w:tr w:rsidR="00AB2516" w:rsidRPr="00296A0A" w14:paraId="20D73BB8" w14:textId="77777777" w:rsidTr="00764419">
        <w:trPr>
          <w:trHeight w:val="504"/>
        </w:trPr>
        <w:tc>
          <w:tcPr>
            <w:tcW w:w="83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2F99C" w14:textId="77777777" w:rsidR="00AB2516" w:rsidRPr="00296A0A" w:rsidRDefault="00AB2516" w:rsidP="00AB251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1</w:t>
            </w:r>
          </w:p>
        </w:tc>
        <w:tc>
          <w:tcPr>
            <w:tcW w:w="29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E8F71" w14:textId="19E8FB83" w:rsidR="00C143ED" w:rsidRPr="00296A0A" w:rsidRDefault="00A26E91" w:rsidP="008200DA">
            <w:pPr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No aplica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1BD9D" w14:textId="35C33ADC" w:rsidR="00AB2516" w:rsidRPr="00296A0A" w:rsidRDefault="00AB2516" w:rsidP="00AB2516">
            <w:pPr>
              <w:rPr>
                <w:rFonts w:ascii="Arial" w:hAnsi="Arial" w:cs="Arial"/>
                <w:sz w:val="20"/>
                <w:szCs w:val="16"/>
              </w:rPr>
            </w:pPr>
          </w:p>
        </w:tc>
        <w:tc>
          <w:tcPr>
            <w:tcW w:w="18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40888" w14:textId="63FB2B91" w:rsidR="00AB2516" w:rsidRPr="00296A0A" w:rsidRDefault="00AB2516" w:rsidP="00AB2516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1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0CA7EA61" w14:textId="1A059A3F" w:rsidR="00AB2516" w:rsidRPr="00296A0A" w:rsidRDefault="00AB2516" w:rsidP="00AB251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D471A" w:rsidRPr="00296A0A" w14:paraId="50E1F400" w14:textId="77777777" w:rsidTr="00CA174F">
        <w:trPr>
          <w:trHeight w:val="229"/>
        </w:trPr>
        <w:tc>
          <w:tcPr>
            <w:tcW w:w="6770" w:type="dxa"/>
            <w:gridSpan w:val="4"/>
            <w:vMerge w:val="restart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EA09DDC" w14:textId="77777777" w:rsidR="00AD471A" w:rsidRPr="00296A0A" w:rsidRDefault="00AD471A" w:rsidP="00AD471A">
            <w:pPr>
              <w:rPr>
                <w:rFonts w:ascii="Arial" w:hAnsi="Arial" w:cs="Arial"/>
                <w:b/>
                <w:i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 xml:space="preserve">FECHA DE LA PRÓXIMA REUNIÓN </w:t>
            </w:r>
            <w:r w:rsidRPr="00296A0A">
              <w:rPr>
                <w:rFonts w:ascii="Arial" w:hAnsi="Arial" w:cs="Arial"/>
                <w:sz w:val="18"/>
                <w:szCs w:val="14"/>
              </w:rPr>
              <w:t>(</w:t>
            </w:r>
            <w:r w:rsidRPr="00296A0A">
              <w:rPr>
                <w:rFonts w:ascii="Arial" w:hAnsi="Arial" w:cs="Arial"/>
                <w:i/>
                <w:sz w:val="18"/>
                <w:szCs w:val="14"/>
              </w:rPr>
              <w:t>Si aplica)</w:t>
            </w:r>
            <w:r w:rsidRPr="00296A0A">
              <w:rPr>
                <w:rFonts w:ascii="Arial" w:hAnsi="Arial" w:cs="Arial"/>
                <w:b/>
                <w:i/>
                <w:sz w:val="18"/>
                <w:szCs w:val="14"/>
              </w:rPr>
              <w:t xml:space="preserve">: </w:t>
            </w:r>
          </w:p>
        </w:tc>
        <w:tc>
          <w:tcPr>
            <w:tcW w:w="852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4F896" w14:textId="77777777" w:rsidR="00AD471A" w:rsidRPr="00296A0A" w:rsidRDefault="00AD471A" w:rsidP="00AD471A">
            <w:pPr>
              <w:jc w:val="center"/>
              <w:rPr>
                <w:rFonts w:ascii="Arial" w:hAnsi="Arial" w:cs="Arial"/>
                <w:b/>
                <w:iCs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iCs/>
                <w:sz w:val="18"/>
                <w:szCs w:val="14"/>
              </w:rPr>
              <w:t>DIA</w:t>
            </w:r>
          </w:p>
        </w:tc>
        <w:tc>
          <w:tcPr>
            <w:tcW w:w="1004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1491D" w14:textId="77777777" w:rsidR="00AD471A" w:rsidRPr="00296A0A" w:rsidRDefault="00AD471A" w:rsidP="00AD471A">
            <w:pPr>
              <w:jc w:val="center"/>
              <w:rPr>
                <w:rFonts w:ascii="Arial" w:hAnsi="Arial" w:cs="Arial"/>
                <w:b/>
                <w:iCs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iCs/>
                <w:sz w:val="18"/>
                <w:szCs w:val="14"/>
              </w:rPr>
              <w:t>MES</w:t>
            </w:r>
          </w:p>
        </w:tc>
        <w:tc>
          <w:tcPr>
            <w:tcW w:w="2150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4C6EC755" w14:textId="4FBB7A17" w:rsidR="00AD471A" w:rsidRPr="00296A0A" w:rsidRDefault="00AD471A" w:rsidP="00AD471A">
            <w:pPr>
              <w:jc w:val="center"/>
              <w:rPr>
                <w:rFonts w:ascii="Arial" w:hAnsi="Arial" w:cs="Arial"/>
                <w:b/>
                <w:iCs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iCs/>
                <w:sz w:val="18"/>
                <w:szCs w:val="14"/>
              </w:rPr>
              <w:t>A</w:t>
            </w:r>
            <w:r w:rsidR="00296A0A" w:rsidRPr="00296A0A">
              <w:rPr>
                <w:rFonts w:ascii="Arial" w:hAnsi="Arial" w:cs="Arial"/>
                <w:b/>
                <w:iCs/>
                <w:sz w:val="18"/>
                <w:szCs w:val="14"/>
              </w:rPr>
              <w:t>Ñ</w:t>
            </w:r>
            <w:r w:rsidRPr="00296A0A">
              <w:rPr>
                <w:rFonts w:ascii="Arial" w:hAnsi="Arial" w:cs="Arial"/>
                <w:b/>
                <w:iCs/>
                <w:sz w:val="18"/>
                <w:szCs w:val="14"/>
              </w:rPr>
              <w:t>O</w:t>
            </w:r>
          </w:p>
        </w:tc>
      </w:tr>
      <w:tr w:rsidR="00AD471A" w:rsidRPr="00296A0A" w14:paraId="44C4D185" w14:textId="77777777" w:rsidTr="00CA174F">
        <w:trPr>
          <w:trHeight w:val="89"/>
        </w:trPr>
        <w:tc>
          <w:tcPr>
            <w:tcW w:w="6770" w:type="dxa"/>
            <w:gridSpan w:val="4"/>
            <w:vMerge/>
            <w:tcBorders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75A81F7" w14:textId="77777777" w:rsidR="00AD471A" w:rsidRPr="00296A0A" w:rsidRDefault="00AD471A" w:rsidP="00AD471A">
            <w:pPr>
              <w:rPr>
                <w:rFonts w:ascii="Arial" w:hAnsi="Arial" w:cs="Arial"/>
                <w:b/>
                <w:i/>
                <w:sz w:val="18"/>
                <w:szCs w:val="14"/>
              </w:rPr>
            </w:pPr>
          </w:p>
        </w:tc>
        <w:tc>
          <w:tcPr>
            <w:tcW w:w="852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6388BAA" w14:textId="0A49C841" w:rsidR="00AD471A" w:rsidRPr="00296A0A" w:rsidRDefault="003A61BC" w:rsidP="00AD471A">
            <w:pPr>
              <w:jc w:val="center"/>
              <w:rPr>
                <w:rFonts w:ascii="Arial" w:hAnsi="Arial" w:cs="Arial"/>
                <w:bCs/>
                <w:iCs/>
                <w:sz w:val="18"/>
                <w:szCs w:val="14"/>
              </w:rPr>
            </w:pPr>
            <w:r>
              <w:rPr>
                <w:rFonts w:ascii="Arial" w:hAnsi="Arial" w:cs="Arial"/>
                <w:bCs/>
                <w:iCs/>
                <w:sz w:val="18"/>
                <w:szCs w:val="14"/>
              </w:rPr>
              <w:t>20</w:t>
            </w:r>
          </w:p>
        </w:tc>
        <w:tc>
          <w:tcPr>
            <w:tcW w:w="1004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252D5AC" w14:textId="70C44A19" w:rsidR="00AD471A" w:rsidRPr="00296A0A" w:rsidRDefault="00500DDA" w:rsidP="00AD471A">
            <w:pPr>
              <w:jc w:val="center"/>
              <w:rPr>
                <w:rFonts w:ascii="Arial" w:hAnsi="Arial" w:cs="Arial"/>
                <w:bCs/>
                <w:iCs/>
                <w:sz w:val="18"/>
                <w:szCs w:val="14"/>
              </w:rPr>
            </w:pPr>
            <w:r>
              <w:rPr>
                <w:rFonts w:ascii="Arial" w:hAnsi="Arial" w:cs="Arial"/>
                <w:bCs/>
                <w:iCs/>
                <w:sz w:val="18"/>
                <w:szCs w:val="14"/>
              </w:rPr>
              <w:t>02</w:t>
            </w:r>
          </w:p>
        </w:tc>
        <w:tc>
          <w:tcPr>
            <w:tcW w:w="2150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EDBE3F4" w14:textId="38BBFC5C" w:rsidR="00AD471A" w:rsidRPr="00296A0A" w:rsidRDefault="00500DDA" w:rsidP="00AD471A">
            <w:pPr>
              <w:jc w:val="center"/>
              <w:rPr>
                <w:rFonts w:ascii="Arial" w:hAnsi="Arial" w:cs="Arial"/>
                <w:bCs/>
                <w:iCs/>
                <w:sz w:val="18"/>
                <w:szCs w:val="14"/>
              </w:rPr>
            </w:pPr>
            <w:r>
              <w:rPr>
                <w:rFonts w:ascii="Arial" w:hAnsi="Arial" w:cs="Arial"/>
                <w:bCs/>
                <w:iCs/>
                <w:sz w:val="18"/>
                <w:szCs w:val="14"/>
              </w:rPr>
              <w:t>2026</w:t>
            </w:r>
          </w:p>
        </w:tc>
      </w:tr>
      <w:tr w:rsidR="00AD471A" w:rsidRPr="00296A0A" w14:paraId="5C0FFFD0" w14:textId="77777777" w:rsidTr="00CA174F">
        <w:trPr>
          <w:trHeight w:val="195"/>
        </w:trPr>
        <w:tc>
          <w:tcPr>
            <w:tcW w:w="1159" w:type="dxa"/>
            <w:gridSpan w:val="2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</w:tcPr>
          <w:p w14:paraId="4DA6B8E7" w14:textId="77777777" w:rsidR="00AD471A" w:rsidRPr="00296A0A" w:rsidRDefault="00AD471A" w:rsidP="00AD471A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  <w:tc>
          <w:tcPr>
            <w:tcW w:w="9617" w:type="dxa"/>
            <w:gridSpan w:val="9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10104ABD" w14:textId="77777777" w:rsidR="00AD471A" w:rsidRPr="00296A0A" w:rsidRDefault="00AD471A" w:rsidP="00AD471A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</w:tr>
      <w:tr w:rsidR="00AD471A" w:rsidRPr="00296A0A" w14:paraId="0515A4AE" w14:textId="77777777" w:rsidTr="00764419">
        <w:trPr>
          <w:trHeight w:val="332"/>
        </w:trPr>
        <w:tc>
          <w:tcPr>
            <w:tcW w:w="3828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6CD5AF84" w14:textId="77777777" w:rsidR="00AD471A" w:rsidRPr="00296A0A" w:rsidRDefault="00AD471A" w:rsidP="00AD471A">
            <w:pPr>
              <w:pStyle w:val="Default"/>
              <w:rPr>
                <w:b/>
                <w:sz w:val="20"/>
                <w:szCs w:val="20"/>
              </w:rPr>
            </w:pPr>
            <w:r w:rsidRPr="00296A0A">
              <w:rPr>
                <w:b/>
                <w:sz w:val="18"/>
                <w:szCs w:val="14"/>
              </w:rPr>
              <w:t>NOMBRE DE QUIEN ELABORÓ</w:t>
            </w:r>
          </w:p>
        </w:tc>
        <w:tc>
          <w:tcPr>
            <w:tcW w:w="2942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B5CCD" w14:textId="77777777" w:rsidR="00AD471A" w:rsidRPr="00296A0A" w:rsidRDefault="00AD471A" w:rsidP="00296A0A">
            <w:pPr>
              <w:pStyle w:val="Default"/>
              <w:jc w:val="center"/>
              <w:rPr>
                <w:b/>
                <w:sz w:val="20"/>
                <w:szCs w:val="20"/>
              </w:rPr>
            </w:pPr>
            <w:r w:rsidRPr="00296A0A">
              <w:rPr>
                <w:b/>
                <w:sz w:val="20"/>
                <w:szCs w:val="20"/>
              </w:rPr>
              <w:t>FECHA</w:t>
            </w:r>
          </w:p>
        </w:tc>
        <w:tc>
          <w:tcPr>
            <w:tcW w:w="1352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41C6F" w14:textId="77777777" w:rsidR="00AD471A" w:rsidRPr="00296A0A" w:rsidRDefault="00AD471A" w:rsidP="00AD471A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DIA</w:t>
            </w:r>
          </w:p>
        </w:tc>
        <w:tc>
          <w:tcPr>
            <w:tcW w:w="1217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3A0BF" w14:textId="77777777" w:rsidR="00AD471A" w:rsidRPr="00296A0A" w:rsidRDefault="00AD471A" w:rsidP="00AD471A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MES</w:t>
            </w:r>
          </w:p>
        </w:tc>
        <w:tc>
          <w:tcPr>
            <w:tcW w:w="143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3DDA91BC" w14:textId="77777777" w:rsidR="00AD471A" w:rsidRPr="00296A0A" w:rsidRDefault="00AD471A" w:rsidP="00AD471A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AÑO</w:t>
            </w:r>
          </w:p>
        </w:tc>
      </w:tr>
      <w:tr w:rsidR="00AD471A" w:rsidRPr="00296A0A" w14:paraId="770818DA" w14:textId="77777777" w:rsidTr="00764419">
        <w:trPr>
          <w:trHeight w:val="336"/>
        </w:trPr>
        <w:tc>
          <w:tcPr>
            <w:tcW w:w="3828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A5B5059" w14:textId="19DE7C5D" w:rsidR="00AD471A" w:rsidRPr="00893993" w:rsidRDefault="00296A0A" w:rsidP="00AD471A">
            <w:pPr>
              <w:pStyle w:val="Default"/>
              <w:rPr>
                <w:bCs/>
                <w:sz w:val="20"/>
                <w:szCs w:val="20"/>
              </w:rPr>
            </w:pPr>
            <w:r w:rsidRPr="00893993">
              <w:rPr>
                <w:bCs/>
                <w:sz w:val="20"/>
                <w:szCs w:val="20"/>
              </w:rPr>
              <w:t>Erica Sofía Cely Granados</w:t>
            </w:r>
          </w:p>
        </w:tc>
        <w:tc>
          <w:tcPr>
            <w:tcW w:w="2942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C263576" w14:textId="77777777" w:rsidR="00AD471A" w:rsidRPr="00296A0A" w:rsidRDefault="00AD471A" w:rsidP="00AD471A">
            <w:pPr>
              <w:pStyle w:val="Default"/>
              <w:rPr>
                <w:b/>
                <w:sz w:val="20"/>
                <w:szCs w:val="20"/>
              </w:rPr>
            </w:pPr>
          </w:p>
        </w:tc>
        <w:tc>
          <w:tcPr>
            <w:tcW w:w="1352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0DD9C27" w14:textId="0A430829" w:rsidR="00AD471A" w:rsidRPr="00893993" w:rsidRDefault="00967062" w:rsidP="00AD471A">
            <w:pPr>
              <w:pStyle w:val="Default"/>
              <w:jc w:val="center"/>
              <w:rPr>
                <w:bCs/>
                <w:iCs/>
                <w:color w:val="auto"/>
                <w:sz w:val="18"/>
                <w:szCs w:val="14"/>
              </w:rPr>
            </w:pPr>
            <w:r>
              <w:rPr>
                <w:bCs/>
                <w:iCs/>
                <w:color w:val="auto"/>
                <w:sz w:val="18"/>
                <w:szCs w:val="14"/>
              </w:rPr>
              <w:t>1</w:t>
            </w:r>
            <w:r w:rsidR="003A61BC">
              <w:rPr>
                <w:bCs/>
                <w:iCs/>
                <w:color w:val="auto"/>
                <w:sz w:val="18"/>
                <w:szCs w:val="14"/>
              </w:rPr>
              <w:t>7</w:t>
            </w:r>
          </w:p>
        </w:tc>
        <w:tc>
          <w:tcPr>
            <w:tcW w:w="1217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0BC450E" w14:textId="7E8D1834" w:rsidR="00AD471A" w:rsidRPr="00893993" w:rsidRDefault="00967062" w:rsidP="00AD471A">
            <w:pPr>
              <w:pStyle w:val="Default"/>
              <w:jc w:val="center"/>
              <w:rPr>
                <w:bCs/>
                <w:iCs/>
                <w:color w:val="auto"/>
                <w:sz w:val="18"/>
                <w:szCs w:val="14"/>
              </w:rPr>
            </w:pPr>
            <w:r>
              <w:rPr>
                <w:bCs/>
                <w:iCs/>
                <w:color w:val="auto"/>
                <w:sz w:val="18"/>
                <w:szCs w:val="14"/>
              </w:rPr>
              <w:t>02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11B20F78" w14:textId="7676CA84" w:rsidR="00AD471A" w:rsidRPr="00893993" w:rsidRDefault="00296A0A" w:rsidP="00AD471A">
            <w:pPr>
              <w:pStyle w:val="Default"/>
              <w:jc w:val="center"/>
              <w:rPr>
                <w:bCs/>
                <w:iCs/>
                <w:color w:val="auto"/>
                <w:sz w:val="18"/>
                <w:szCs w:val="14"/>
              </w:rPr>
            </w:pPr>
            <w:r w:rsidRPr="00893993">
              <w:rPr>
                <w:bCs/>
                <w:iCs/>
                <w:color w:val="auto"/>
                <w:sz w:val="18"/>
                <w:szCs w:val="14"/>
              </w:rPr>
              <w:t>202</w:t>
            </w:r>
            <w:r w:rsidR="00967062">
              <w:rPr>
                <w:bCs/>
                <w:iCs/>
                <w:color w:val="auto"/>
                <w:sz w:val="18"/>
                <w:szCs w:val="14"/>
              </w:rPr>
              <w:t>6</w:t>
            </w:r>
          </w:p>
        </w:tc>
      </w:tr>
    </w:tbl>
    <w:p w14:paraId="0CAE4E1F" w14:textId="77777777" w:rsidR="00D35A4B" w:rsidRPr="00296A0A" w:rsidRDefault="00D35A4B" w:rsidP="008A5E05">
      <w:pPr>
        <w:rPr>
          <w:rFonts w:ascii="Arial" w:hAnsi="Arial" w:cs="Arial"/>
        </w:rPr>
      </w:pPr>
    </w:p>
    <w:sectPr w:rsidR="00D35A4B" w:rsidRPr="00296A0A" w:rsidSect="006F6140">
      <w:headerReference w:type="default" r:id="rId11"/>
      <w:footerReference w:type="default" r:id="rId12"/>
      <w:headerReference w:type="first" r:id="rId13"/>
      <w:footerReference w:type="first" r:id="rId14"/>
      <w:pgSz w:w="12242" w:h="15842" w:code="1"/>
      <w:pgMar w:top="1560" w:right="1134" w:bottom="1134" w:left="1701" w:header="567" w:footer="65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1AF55D" w14:textId="77777777" w:rsidR="002F6E61" w:rsidRDefault="002F6E61">
      <w:r>
        <w:separator/>
      </w:r>
    </w:p>
  </w:endnote>
  <w:endnote w:type="continuationSeparator" w:id="0">
    <w:p w14:paraId="2EA7D17E" w14:textId="77777777" w:rsidR="002F6E61" w:rsidRDefault="002F6E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tka Text">
    <w:panose1 w:val="00000000000000000000"/>
    <w:charset w:val="00"/>
    <w:family w:val="auto"/>
    <w:pitch w:val="variable"/>
    <w:sig w:usb0="A00002EF" w:usb1="40002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ptos Display">
    <w:altName w:val="Cambria"/>
    <w:panose1 w:val="00000000000000000000"/>
    <w:charset w:val="00"/>
    <w:family w:val="roman"/>
    <w:notTrueType/>
    <w:pitch w:val="default"/>
  </w:font>
  <w:font w:name="Aptos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2D5166" w14:textId="77777777" w:rsidR="00ED1B30" w:rsidRPr="003678C9" w:rsidRDefault="003678C9" w:rsidP="003678C9">
    <w:pPr>
      <w:pStyle w:val="Piedepgina"/>
      <w:jc w:val="both"/>
      <w:rPr>
        <w:rFonts w:ascii="Arial Narrow" w:hAnsi="Arial Narrow"/>
        <w:sz w:val="14"/>
        <w:szCs w:val="14"/>
      </w:rPr>
    </w:pPr>
    <w:r>
      <w:rPr>
        <w:rFonts w:ascii="Arial Narrow" w:hAnsi="Arial Narrow"/>
        <w:sz w:val="16"/>
        <w:szCs w:val="16"/>
      </w:rPr>
      <w:t xml:space="preserve">Los datos personales serán tratados </w:t>
    </w:r>
    <w:r w:rsidR="000749C9">
      <w:rPr>
        <w:rFonts w:ascii="Arial Narrow" w:hAnsi="Arial Narrow"/>
        <w:sz w:val="16"/>
        <w:szCs w:val="16"/>
      </w:rPr>
      <w:t>de acuerdo con</w:t>
    </w:r>
    <w:r>
      <w:rPr>
        <w:rFonts w:ascii="Arial Narrow" w:hAnsi="Arial Narrow"/>
        <w:sz w:val="16"/>
        <w:szCs w:val="16"/>
      </w:rPr>
      <w:t xml:space="preserve"> la política de protección de datos personales establecida por la entidad la cual podrá ser consultada a través del </w:t>
    </w:r>
    <w:r w:rsidR="000749C9">
      <w:rPr>
        <w:rFonts w:ascii="Arial Narrow" w:hAnsi="Arial Narrow"/>
        <w:sz w:val="16"/>
        <w:szCs w:val="16"/>
      </w:rPr>
      <w:t>SIGestión</w:t>
    </w:r>
    <w:r>
      <w:rPr>
        <w:rFonts w:ascii="Arial Narrow" w:hAnsi="Arial Narrow"/>
        <w:sz w:val="16"/>
        <w:szCs w:val="16"/>
      </w:rPr>
      <w:t xml:space="preserve"> en el documento con código “</w:t>
    </w:r>
    <w:r w:rsidRPr="00FF2BC2">
      <w:rPr>
        <w:rFonts w:ascii="Arial Narrow" w:hAnsi="Arial Narrow"/>
        <w:sz w:val="16"/>
        <w:szCs w:val="16"/>
      </w:rPr>
      <w:t>DS-E-GET-01</w:t>
    </w:r>
    <w:r>
      <w:rPr>
        <w:rFonts w:ascii="Arial Narrow" w:hAnsi="Arial Narrow"/>
        <w:sz w:val="16"/>
        <w:szCs w:val="16"/>
      </w:rPr>
      <w:t xml:space="preserve">” o en el link </w:t>
    </w:r>
    <w:r w:rsidRPr="00380A1C">
      <w:rPr>
        <w:rFonts w:ascii="Arial Narrow" w:hAnsi="Arial Narrow"/>
        <w:color w:val="154A8A"/>
        <w:sz w:val="16"/>
        <w:szCs w:val="16"/>
      </w:rPr>
      <w:t>https://www.minambiente.gov.co/politica-de-proteccion-de-datos-personales/</w:t>
    </w:r>
    <w:r w:rsidRPr="00380A1C">
      <w:t xml:space="preserve"> </w:t>
    </w:r>
    <w:r>
      <w:rPr>
        <w:rFonts w:ascii="Arial Narrow" w:hAnsi="Arial Narrow"/>
        <w:sz w:val="16"/>
        <w:szCs w:val="16"/>
      </w:rPr>
      <w:t>de conformidad con lo definido por la Ley 1581 de 2012 y el Decreto Reglamentario 1377 de 2013.</w:t>
    </w:r>
  </w:p>
  <w:p w14:paraId="32989511" w14:textId="77777777" w:rsidR="00ED1B30" w:rsidRPr="000E3DF8" w:rsidRDefault="00ED1B30" w:rsidP="009D055B">
    <w:pPr>
      <w:pStyle w:val="Piedepgina"/>
      <w:jc w:val="right"/>
      <w:rPr>
        <w:rFonts w:ascii="Arial" w:hAnsi="Arial" w:cs="Arial"/>
        <w:color w:val="808080"/>
        <w:sz w:val="16"/>
        <w:szCs w:val="16"/>
        <w:lang w:val="es-MX"/>
      </w:rPr>
    </w:pPr>
    <w:r w:rsidRPr="000E3DF8">
      <w:rPr>
        <w:rFonts w:ascii="Arial" w:hAnsi="Arial" w:cs="Arial"/>
        <w:color w:val="808080"/>
        <w:sz w:val="16"/>
        <w:szCs w:val="16"/>
        <w:lang w:val="es-MX"/>
      </w:rPr>
      <w:t xml:space="preserve">Página </w: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begin"/>
    </w:r>
    <w:r w:rsidRPr="000E3DF8">
      <w:rPr>
        <w:rFonts w:ascii="Arial" w:hAnsi="Arial" w:cs="Arial"/>
        <w:color w:val="808080"/>
        <w:sz w:val="16"/>
        <w:szCs w:val="16"/>
        <w:lang w:val="es-MX"/>
      </w:rPr>
      <w:instrText xml:space="preserve"> PAGE </w:instrTex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separate"/>
    </w:r>
    <w:r w:rsidR="008774BF">
      <w:rPr>
        <w:rFonts w:ascii="Arial" w:hAnsi="Arial" w:cs="Arial"/>
        <w:noProof/>
        <w:color w:val="808080"/>
        <w:sz w:val="16"/>
        <w:szCs w:val="16"/>
        <w:lang w:val="es-MX"/>
      </w:rPr>
      <w:t>2</w: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end"/>
    </w:r>
    <w:r w:rsidRPr="000E3DF8">
      <w:rPr>
        <w:rFonts w:ascii="Arial" w:hAnsi="Arial" w:cs="Arial"/>
        <w:color w:val="808080"/>
        <w:sz w:val="16"/>
        <w:szCs w:val="16"/>
        <w:lang w:val="es-MX"/>
      </w:rPr>
      <w:t xml:space="preserve"> de </w: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begin"/>
    </w:r>
    <w:r w:rsidRPr="000E3DF8">
      <w:rPr>
        <w:rFonts w:ascii="Arial" w:hAnsi="Arial" w:cs="Arial"/>
        <w:color w:val="808080"/>
        <w:sz w:val="16"/>
        <w:szCs w:val="16"/>
        <w:lang w:val="es-MX"/>
      </w:rPr>
      <w:instrText xml:space="preserve"> NUMPAGES </w:instrTex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separate"/>
    </w:r>
    <w:r w:rsidR="008774BF">
      <w:rPr>
        <w:rFonts w:ascii="Arial" w:hAnsi="Arial" w:cs="Arial"/>
        <w:noProof/>
        <w:color w:val="808080"/>
        <w:sz w:val="16"/>
        <w:szCs w:val="16"/>
        <w:lang w:val="es-MX"/>
      </w:rPr>
      <w:t>4</w: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9F7FA8" w14:textId="77777777" w:rsidR="006D4B64" w:rsidRDefault="006D4B64" w:rsidP="006D4B64">
    <w:pPr>
      <w:pStyle w:val="Piedepgina"/>
      <w:jc w:val="both"/>
      <w:rPr>
        <w:rFonts w:ascii="Arial Narrow" w:hAnsi="Arial Narrow"/>
        <w:sz w:val="14"/>
        <w:szCs w:val="14"/>
      </w:rPr>
    </w:pPr>
    <w:r>
      <w:rPr>
        <w:rFonts w:ascii="Arial Narrow" w:hAnsi="Arial Narrow"/>
        <w:sz w:val="16"/>
        <w:szCs w:val="16"/>
      </w:rPr>
      <w:t xml:space="preserve">Los datos personales serán tratados </w:t>
    </w:r>
    <w:r w:rsidR="000749C9">
      <w:rPr>
        <w:rFonts w:ascii="Arial Narrow" w:hAnsi="Arial Narrow"/>
        <w:sz w:val="16"/>
        <w:szCs w:val="16"/>
      </w:rPr>
      <w:t>de acuerdo con</w:t>
    </w:r>
    <w:r>
      <w:rPr>
        <w:rFonts w:ascii="Arial Narrow" w:hAnsi="Arial Narrow"/>
        <w:sz w:val="16"/>
        <w:szCs w:val="16"/>
      </w:rPr>
      <w:t xml:space="preserve"> la política de protección de datos personales establecida por la entidad la cual podrá ser consultada a través del </w:t>
    </w:r>
    <w:r w:rsidR="000749C9">
      <w:rPr>
        <w:rFonts w:ascii="Arial Narrow" w:hAnsi="Arial Narrow"/>
        <w:sz w:val="16"/>
        <w:szCs w:val="16"/>
      </w:rPr>
      <w:t>SIGestión</w:t>
    </w:r>
    <w:r>
      <w:rPr>
        <w:rFonts w:ascii="Arial Narrow" w:hAnsi="Arial Narrow"/>
        <w:sz w:val="16"/>
        <w:szCs w:val="16"/>
      </w:rPr>
      <w:t xml:space="preserve"> en el documento con código “</w:t>
    </w:r>
    <w:r w:rsidRPr="00FF2BC2">
      <w:rPr>
        <w:rFonts w:ascii="Arial Narrow" w:hAnsi="Arial Narrow"/>
        <w:sz w:val="16"/>
        <w:szCs w:val="16"/>
      </w:rPr>
      <w:t>DS-E-GET-01</w:t>
    </w:r>
    <w:r>
      <w:rPr>
        <w:rFonts w:ascii="Arial Narrow" w:hAnsi="Arial Narrow"/>
        <w:sz w:val="16"/>
        <w:szCs w:val="16"/>
      </w:rPr>
      <w:t xml:space="preserve">” o en el link </w:t>
    </w:r>
    <w:bookmarkStart w:id="0" w:name="_Hlk115873259"/>
    <w:r w:rsidR="00380A1C" w:rsidRPr="00380A1C">
      <w:rPr>
        <w:rFonts w:ascii="Arial Narrow" w:hAnsi="Arial Narrow"/>
        <w:color w:val="154A8A"/>
        <w:sz w:val="16"/>
        <w:szCs w:val="16"/>
      </w:rPr>
      <w:t>https://www.minambiente.gov.co/politica-de-proteccion-de-datos-personales/</w:t>
    </w:r>
    <w:r w:rsidR="00380A1C" w:rsidRPr="00380A1C">
      <w:t xml:space="preserve"> </w:t>
    </w:r>
    <w:bookmarkEnd w:id="0"/>
    <w:r>
      <w:rPr>
        <w:rFonts w:ascii="Arial Narrow" w:hAnsi="Arial Narrow"/>
        <w:sz w:val="16"/>
        <w:szCs w:val="16"/>
      </w:rPr>
      <w:t>de conformidad con lo definido por la Ley 1581 de 2012 y el Decreto Reglamentario 1377 de 2013</w:t>
    </w:r>
    <w:r w:rsidR="003678C9">
      <w:rPr>
        <w:rFonts w:ascii="Arial Narrow" w:hAnsi="Arial Narrow"/>
        <w:sz w:val="16"/>
        <w:szCs w:val="16"/>
      </w:rPr>
      <w:t>.</w:t>
    </w:r>
  </w:p>
  <w:p w14:paraId="08F12514" w14:textId="77777777" w:rsidR="00ED1B30" w:rsidRDefault="00ED1B30" w:rsidP="006D4B64">
    <w:pPr>
      <w:pStyle w:val="Piedepgina"/>
      <w:jc w:val="right"/>
    </w:pPr>
    <w:r>
      <w:t xml:space="preserve">                                                            </w:t>
    </w:r>
    <w:r w:rsidRPr="000E3DF8">
      <w:rPr>
        <w:rFonts w:ascii="Arial" w:hAnsi="Arial" w:cs="Arial"/>
        <w:color w:val="808080"/>
        <w:sz w:val="16"/>
        <w:szCs w:val="16"/>
      </w:rPr>
      <w:t xml:space="preserve">Página </w: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begin"/>
    </w:r>
    <w:r w:rsidRPr="000E3DF8">
      <w:rPr>
        <w:rFonts w:ascii="Arial" w:hAnsi="Arial" w:cs="Arial"/>
        <w:b/>
        <w:bCs/>
        <w:color w:val="808080"/>
        <w:sz w:val="16"/>
        <w:szCs w:val="16"/>
      </w:rPr>
      <w:instrText>PAGE  \* Arabic  \* MERGEFORMAT</w:instrTex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separate"/>
    </w:r>
    <w:r w:rsidR="008774BF">
      <w:rPr>
        <w:rFonts w:ascii="Arial" w:hAnsi="Arial" w:cs="Arial"/>
        <w:b/>
        <w:bCs/>
        <w:noProof/>
        <w:color w:val="808080"/>
        <w:sz w:val="16"/>
        <w:szCs w:val="16"/>
      </w:rPr>
      <w:t>1</w: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end"/>
    </w:r>
    <w:r w:rsidRPr="000E3DF8">
      <w:rPr>
        <w:rFonts w:ascii="Arial" w:hAnsi="Arial" w:cs="Arial"/>
        <w:color w:val="808080"/>
        <w:sz w:val="16"/>
        <w:szCs w:val="16"/>
      </w:rPr>
      <w:t xml:space="preserve"> de </w: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begin"/>
    </w:r>
    <w:r w:rsidRPr="000E3DF8">
      <w:rPr>
        <w:rFonts w:ascii="Arial" w:hAnsi="Arial" w:cs="Arial"/>
        <w:b/>
        <w:bCs/>
        <w:color w:val="808080"/>
        <w:sz w:val="16"/>
        <w:szCs w:val="16"/>
      </w:rPr>
      <w:instrText>NUMPAGES  \* Arabic  \* MERGEFORMAT</w:instrTex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separate"/>
    </w:r>
    <w:r w:rsidR="008774BF">
      <w:rPr>
        <w:rFonts w:ascii="Arial" w:hAnsi="Arial" w:cs="Arial"/>
        <w:b/>
        <w:bCs/>
        <w:noProof/>
        <w:color w:val="808080"/>
        <w:sz w:val="16"/>
        <w:szCs w:val="16"/>
      </w:rPr>
      <w:t>4</w: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11999C" w14:textId="77777777" w:rsidR="002F6E61" w:rsidRDefault="002F6E61">
      <w:r>
        <w:separator/>
      </w:r>
    </w:p>
  </w:footnote>
  <w:footnote w:type="continuationSeparator" w:id="0">
    <w:p w14:paraId="113EC233" w14:textId="77777777" w:rsidR="002F6E61" w:rsidRDefault="002F6E6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D832CA" w14:textId="77777777" w:rsidR="006D4B64" w:rsidRDefault="006D4B64" w:rsidP="001963F1">
    <w:pPr>
      <w:pStyle w:val="Encabezado"/>
      <w:ind w:left="-14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490" w:type="dxa"/>
      <w:tblInd w:w="-57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2948"/>
      <w:gridCol w:w="4961"/>
      <w:gridCol w:w="2581"/>
    </w:tblGrid>
    <w:tr w:rsidR="00ED1B30" w:rsidRPr="003C0EFC" w14:paraId="7C33F044" w14:textId="77777777" w:rsidTr="000749C9">
      <w:trPr>
        <w:cantSplit/>
        <w:trHeight w:val="419"/>
      </w:trPr>
      <w:tc>
        <w:tcPr>
          <w:tcW w:w="2948" w:type="dxa"/>
          <w:vMerge w:val="restart"/>
          <w:vAlign w:val="center"/>
        </w:tcPr>
        <w:p w14:paraId="3FAF2321" w14:textId="77777777" w:rsidR="00E71C28" w:rsidRPr="00E71C28" w:rsidRDefault="00ED1B30" w:rsidP="0070004B">
          <w:pPr>
            <w:spacing w:before="60"/>
            <w:ind w:left="147" w:right="-40"/>
            <w:jc w:val="center"/>
            <w:rPr>
              <w:rFonts w:ascii="Arial Narrow" w:hAnsi="Arial Narrow"/>
              <w:noProof/>
              <w:sz w:val="20"/>
              <w:szCs w:val="16"/>
              <w:lang w:val="es-CO" w:eastAsia="es-CO"/>
            </w:rPr>
          </w:pPr>
          <w:r w:rsidRPr="00E71C28">
            <w:rPr>
              <w:rFonts w:ascii="Arial Narrow" w:hAnsi="Arial Narrow"/>
              <w:noProof/>
              <w:sz w:val="20"/>
              <w:szCs w:val="16"/>
              <w:lang w:val="es-CO" w:eastAsia="es-CO"/>
            </w:rPr>
            <w:t>MINISTERIO DE AMBIENTE Y</w:t>
          </w:r>
        </w:p>
        <w:p w14:paraId="3CE39110" w14:textId="77777777" w:rsidR="00ED1B30" w:rsidRPr="00E71C28" w:rsidRDefault="00ED1B30" w:rsidP="0070004B">
          <w:pPr>
            <w:spacing w:before="60"/>
            <w:ind w:left="147" w:right="-40"/>
            <w:jc w:val="center"/>
            <w:rPr>
              <w:rFonts w:ascii="Arial Narrow" w:hAnsi="Arial Narrow" w:cs="Arial"/>
              <w:b/>
              <w:sz w:val="16"/>
              <w:szCs w:val="16"/>
            </w:rPr>
          </w:pPr>
          <w:r w:rsidRPr="00E71C28">
            <w:rPr>
              <w:rFonts w:ascii="Arial Narrow" w:hAnsi="Arial Narrow"/>
              <w:noProof/>
              <w:sz w:val="20"/>
              <w:szCs w:val="16"/>
              <w:lang w:val="es-CO" w:eastAsia="es-CO"/>
            </w:rPr>
            <w:t xml:space="preserve"> DESARROLLO SOSTENIBLE</w:t>
          </w:r>
        </w:p>
      </w:tc>
      <w:tc>
        <w:tcPr>
          <w:tcW w:w="4961" w:type="dxa"/>
          <w:shd w:val="clear" w:color="auto" w:fill="96BE55"/>
          <w:vAlign w:val="center"/>
        </w:tcPr>
        <w:p w14:paraId="0140F81F" w14:textId="77777777" w:rsidR="00ED1B30" w:rsidRPr="000749C9" w:rsidRDefault="00ED1B30" w:rsidP="00313328">
          <w:pPr>
            <w:spacing w:before="60"/>
            <w:ind w:right="-40"/>
            <w:jc w:val="center"/>
            <w:rPr>
              <w:rFonts w:ascii="Arial Narrow" w:hAnsi="Arial Narrow" w:cs="Arial"/>
              <w:b/>
              <w:sz w:val="22"/>
              <w:szCs w:val="22"/>
            </w:rPr>
          </w:pPr>
          <w:r w:rsidRPr="000749C9">
            <w:rPr>
              <w:rFonts w:ascii="Arial Narrow" w:hAnsi="Arial Narrow" w:cs="Arial"/>
              <w:b/>
              <w:bCs/>
              <w:color w:val="FFFFFF"/>
              <w:sz w:val="22"/>
              <w:szCs w:val="22"/>
            </w:rPr>
            <w:t xml:space="preserve">FORMATO </w:t>
          </w:r>
          <w:r w:rsidRPr="000749C9">
            <w:rPr>
              <w:rFonts w:ascii="Arial Narrow" w:hAnsi="Arial Narrow" w:cs="Arial"/>
              <w:b/>
              <w:color w:val="FFFFFF"/>
              <w:sz w:val="22"/>
              <w:szCs w:val="22"/>
            </w:rPr>
            <w:t>ACTA</w:t>
          </w:r>
          <w:r w:rsidR="00244803" w:rsidRPr="000749C9">
            <w:rPr>
              <w:rFonts w:ascii="Arial Narrow" w:hAnsi="Arial Narrow" w:cs="Arial"/>
              <w:b/>
              <w:color w:val="FFFFFF"/>
              <w:sz w:val="22"/>
              <w:szCs w:val="22"/>
            </w:rPr>
            <w:t xml:space="preserve"> DE REUNIÓN</w:t>
          </w:r>
        </w:p>
      </w:tc>
      <w:tc>
        <w:tcPr>
          <w:tcW w:w="2581" w:type="dxa"/>
          <w:vMerge w:val="restart"/>
          <w:vAlign w:val="center"/>
        </w:tcPr>
        <w:p w14:paraId="347B608E" w14:textId="77777777" w:rsidR="00ED1B30" w:rsidRPr="00452164" w:rsidRDefault="00D826AC" w:rsidP="003266A3">
          <w:pPr>
            <w:ind w:right="-42"/>
            <w:jc w:val="center"/>
            <w:rPr>
              <w:rFonts w:ascii="Arial" w:hAnsi="Arial" w:cs="Arial"/>
            </w:rPr>
          </w:pPr>
          <w:r w:rsidRPr="000749C9">
            <w:rPr>
              <w:rFonts w:ascii="Arial Narrow" w:hAnsi="Arial Narrow" w:cs="Arial"/>
              <w:b/>
              <w:noProof/>
              <w:spacing w:val="-6"/>
              <w:sz w:val="20"/>
              <w:szCs w:val="20"/>
              <w:lang w:eastAsia="es-CO"/>
            </w:rPr>
            <w:drawing>
              <wp:inline distT="0" distB="0" distL="0" distR="0" wp14:anchorId="0F5237FB" wp14:editId="603A5F24">
                <wp:extent cx="1053465" cy="327025"/>
                <wp:effectExtent l="0" t="0" r="0" b="0"/>
                <wp:docPr id="1" name="Imagen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9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8" r="108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3465" cy="327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ED1B30" w:rsidRPr="001A28B1" w14:paraId="24BD6E3D" w14:textId="77777777" w:rsidTr="000749C9">
      <w:trPr>
        <w:cantSplit/>
        <w:trHeight w:val="229"/>
      </w:trPr>
      <w:tc>
        <w:tcPr>
          <w:tcW w:w="2948" w:type="dxa"/>
          <w:vMerge/>
          <w:vAlign w:val="center"/>
        </w:tcPr>
        <w:p w14:paraId="6F954D62" w14:textId="77777777" w:rsidR="00ED1B30" w:rsidRPr="00546CC3" w:rsidRDefault="00ED1B30" w:rsidP="003266A3">
          <w:pPr>
            <w:jc w:val="center"/>
            <w:rPr>
              <w:rFonts w:ascii="Verdana" w:hAnsi="Verdana" w:cs="Arial"/>
              <w:bCs/>
              <w:spacing w:val="-6"/>
              <w:sz w:val="20"/>
              <w:szCs w:val="20"/>
            </w:rPr>
          </w:pPr>
        </w:p>
      </w:tc>
      <w:tc>
        <w:tcPr>
          <w:tcW w:w="4961" w:type="dxa"/>
          <w:shd w:val="clear" w:color="auto" w:fill="4D4D4D"/>
          <w:vAlign w:val="center"/>
        </w:tcPr>
        <w:p w14:paraId="4DC6A79B" w14:textId="77777777" w:rsidR="00ED1B30" w:rsidRDefault="00ED1B30" w:rsidP="003266A3">
          <w:pPr>
            <w:ind w:right="-42"/>
            <w:jc w:val="center"/>
            <w:rPr>
              <w:rFonts w:ascii="Arial Narrow" w:hAnsi="Arial Narrow" w:cs="Arial"/>
              <w:bCs/>
              <w:color w:val="FFFFFF"/>
              <w:spacing w:val="-6"/>
              <w:sz w:val="16"/>
              <w:szCs w:val="16"/>
            </w:rPr>
          </w:pPr>
          <w:r>
            <w:rPr>
              <w:rFonts w:ascii="Arial Narrow" w:hAnsi="Arial Narrow" w:cs="Arial"/>
              <w:bCs/>
              <w:color w:val="FFFFFF"/>
              <w:spacing w:val="-6"/>
              <w:sz w:val="16"/>
              <w:szCs w:val="16"/>
            </w:rPr>
            <w:t>Proceso: Administración del Sistema Integrado de Gestión</w:t>
          </w:r>
        </w:p>
      </w:tc>
      <w:tc>
        <w:tcPr>
          <w:tcW w:w="2581" w:type="dxa"/>
          <w:vMerge/>
          <w:vAlign w:val="center"/>
        </w:tcPr>
        <w:p w14:paraId="5918BAA7" w14:textId="77777777" w:rsidR="00ED1B30" w:rsidRPr="00C53074" w:rsidRDefault="00ED1B30" w:rsidP="003266A3">
          <w:pPr>
            <w:ind w:right="-42"/>
            <w:jc w:val="center"/>
            <w:rPr>
              <w:rFonts w:ascii="Arial" w:hAnsi="Arial" w:cs="Arial"/>
              <w:bCs/>
              <w:spacing w:val="-6"/>
            </w:rPr>
          </w:pPr>
        </w:p>
      </w:tc>
    </w:tr>
    <w:tr w:rsidR="00ED1B30" w:rsidRPr="001A28B1" w14:paraId="1F8124E0" w14:textId="77777777" w:rsidTr="00967791">
      <w:trPr>
        <w:cantSplit/>
        <w:trHeight w:val="323"/>
      </w:trPr>
      <w:tc>
        <w:tcPr>
          <w:tcW w:w="2948" w:type="dxa"/>
          <w:vAlign w:val="center"/>
        </w:tcPr>
        <w:p w14:paraId="123ADE46" w14:textId="77777777" w:rsidR="00ED1B30" w:rsidRPr="00E71C28" w:rsidRDefault="00ED1B30" w:rsidP="005A4A1C">
          <w:pPr>
            <w:jc w:val="center"/>
            <w:rPr>
              <w:rFonts w:ascii="Arial Narrow" w:hAnsi="Arial Narrow" w:cs="Arial"/>
              <w:bCs/>
              <w:spacing w:val="-6"/>
              <w:sz w:val="18"/>
              <w:szCs w:val="16"/>
              <w:lang w:val="en-US"/>
            </w:rPr>
          </w:pPr>
          <w:r w:rsidRPr="00E71C28">
            <w:rPr>
              <w:rFonts w:ascii="Arial Narrow" w:hAnsi="Arial Narrow" w:cs="Arial"/>
              <w:b/>
              <w:bCs/>
              <w:spacing w:val="-6"/>
              <w:sz w:val="18"/>
              <w:szCs w:val="16"/>
            </w:rPr>
            <w:t>Versión:</w:t>
          </w:r>
          <w:r w:rsidRPr="00E71C28">
            <w:rPr>
              <w:rFonts w:ascii="Arial Narrow" w:hAnsi="Arial Narrow" w:cs="Arial"/>
              <w:bCs/>
              <w:spacing w:val="-6"/>
              <w:sz w:val="18"/>
              <w:szCs w:val="16"/>
            </w:rPr>
            <w:t xml:space="preserve"> </w:t>
          </w:r>
          <w:r w:rsidR="000749C9">
            <w:rPr>
              <w:rFonts w:ascii="Arial Narrow" w:hAnsi="Arial Narrow" w:cs="Arial"/>
              <w:bCs/>
              <w:spacing w:val="-6"/>
              <w:sz w:val="18"/>
              <w:szCs w:val="16"/>
            </w:rPr>
            <w:t>7</w:t>
          </w:r>
        </w:p>
      </w:tc>
      <w:tc>
        <w:tcPr>
          <w:tcW w:w="4961" w:type="dxa"/>
          <w:vAlign w:val="center"/>
        </w:tcPr>
        <w:p w14:paraId="776DDB2C" w14:textId="77777777" w:rsidR="00ED1B30" w:rsidRPr="00E71C28" w:rsidRDefault="00ED1B30" w:rsidP="00E71C28">
          <w:pPr>
            <w:ind w:right="-42"/>
            <w:jc w:val="center"/>
            <w:rPr>
              <w:rFonts w:ascii="Arial Narrow" w:hAnsi="Arial Narrow" w:cs="Arial"/>
              <w:bCs/>
              <w:spacing w:val="-6"/>
              <w:sz w:val="18"/>
              <w:szCs w:val="16"/>
            </w:rPr>
          </w:pPr>
          <w:r w:rsidRPr="00E71C28">
            <w:rPr>
              <w:rFonts w:ascii="Arial Narrow" w:hAnsi="Arial Narrow" w:cs="Arial"/>
              <w:b/>
              <w:bCs/>
              <w:spacing w:val="-6"/>
              <w:sz w:val="18"/>
              <w:szCs w:val="16"/>
            </w:rPr>
            <w:t xml:space="preserve">Vigencia: </w:t>
          </w:r>
          <w:r w:rsidR="000749C9">
            <w:rPr>
              <w:rFonts w:ascii="Arial Narrow" w:hAnsi="Arial Narrow" w:cs="Arial"/>
              <w:bCs/>
              <w:spacing w:val="-6"/>
              <w:sz w:val="18"/>
              <w:szCs w:val="16"/>
            </w:rPr>
            <w:t>27/06/2023</w:t>
          </w:r>
        </w:p>
      </w:tc>
      <w:tc>
        <w:tcPr>
          <w:tcW w:w="2581" w:type="dxa"/>
          <w:vAlign w:val="center"/>
        </w:tcPr>
        <w:p w14:paraId="4C7E2C95" w14:textId="77777777" w:rsidR="00ED1B30" w:rsidRPr="00E71C28" w:rsidRDefault="00ED1B30" w:rsidP="00A734B2">
          <w:pPr>
            <w:ind w:right="-42"/>
            <w:jc w:val="center"/>
            <w:rPr>
              <w:rFonts w:ascii="Arial Narrow" w:hAnsi="Arial Narrow" w:cs="Arial"/>
              <w:bCs/>
              <w:spacing w:val="-6"/>
              <w:sz w:val="18"/>
              <w:szCs w:val="16"/>
            </w:rPr>
          </w:pPr>
          <w:r w:rsidRPr="00E71C28">
            <w:rPr>
              <w:rFonts w:ascii="Arial Narrow" w:hAnsi="Arial Narrow" w:cs="Arial"/>
              <w:b/>
              <w:bCs/>
              <w:spacing w:val="-6"/>
              <w:sz w:val="18"/>
              <w:szCs w:val="16"/>
            </w:rPr>
            <w:t>Código</w:t>
          </w:r>
          <w:r w:rsidRPr="00E71C28">
            <w:rPr>
              <w:rFonts w:ascii="Arial Narrow" w:hAnsi="Arial Narrow" w:cs="Arial"/>
              <w:bCs/>
              <w:spacing w:val="-6"/>
              <w:sz w:val="18"/>
              <w:szCs w:val="16"/>
            </w:rPr>
            <w:t>: F-E-SIG-25</w:t>
          </w:r>
        </w:p>
      </w:tc>
    </w:tr>
  </w:tbl>
  <w:p w14:paraId="3870698F" w14:textId="77777777" w:rsidR="00ED1B30" w:rsidRPr="00452164" w:rsidRDefault="00ED1B30" w:rsidP="00452164">
    <w:pPr>
      <w:rPr>
        <w:sz w:val="4"/>
        <w:szCs w:val="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9A2F76"/>
    <w:multiLevelType w:val="hybridMultilevel"/>
    <w:tmpl w:val="441C6324"/>
    <w:lvl w:ilvl="0" w:tplc="240A000F">
      <w:start w:val="1"/>
      <w:numFmt w:val="decimal"/>
      <w:lvlText w:val="%1."/>
      <w:lvlJc w:val="left"/>
      <w:pPr>
        <w:ind w:left="521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241" w:hanging="360"/>
      </w:pPr>
    </w:lvl>
    <w:lvl w:ilvl="2" w:tplc="240A001B" w:tentative="1">
      <w:start w:val="1"/>
      <w:numFmt w:val="lowerRoman"/>
      <w:lvlText w:val="%3."/>
      <w:lvlJc w:val="right"/>
      <w:pPr>
        <w:ind w:left="1961" w:hanging="180"/>
      </w:pPr>
    </w:lvl>
    <w:lvl w:ilvl="3" w:tplc="240A000F" w:tentative="1">
      <w:start w:val="1"/>
      <w:numFmt w:val="decimal"/>
      <w:lvlText w:val="%4."/>
      <w:lvlJc w:val="left"/>
      <w:pPr>
        <w:ind w:left="2681" w:hanging="360"/>
      </w:pPr>
    </w:lvl>
    <w:lvl w:ilvl="4" w:tplc="240A0019" w:tentative="1">
      <w:start w:val="1"/>
      <w:numFmt w:val="lowerLetter"/>
      <w:lvlText w:val="%5."/>
      <w:lvlJc w:val="left"/>
      <w:pPr>
        <w:ind w:left="3401" w:hanging="360"/>
      </w:pPr>
    </w:lvl>
    <w:lvl w:ilvl="5" w:tplc="240A001B" w:tentative="1">
      <w:start w:val="1"/>
      <w:numFmt w:val="lowerRoman"/>
      <w:lvlText w:val="%6."/>
      <w:lvlJc w:val="right"/>
      <w:pPr>
        <w:ind w:left="4121" w:hanging="180"/>
      </w:pPr>
    </w:lvl>
    <w:lvl w:ilvl="6" w:tplc="240A000F" w:tentative="1">
      <w:start w:val="1"/>
      <w:numFmt w:val="decimal"/>
      <w:lvlText w:val="%7."/>
      <w:lvlJc w:val="left"/>
      <w:pPr>
        <w:ind w:left="4841" w:hanging="360"/>
      </w:pPr>
    </w:lvl>
    <w:lvl w:ilvl="7" w:tplc="240A0019" w:tentative="1">
      <w:start w:val="1"/>
      <w:numFmt w:val="lowerLetter"/>
      <w:lvlText w:val="%8."/>
      <w:lvlJc w:val="left"/>
      <w:pPr>
        <w:ind w:left="5561" w:hanging="360"/>
      </w:pPr>
    </w:lvl>
    <w:lvl w:ilvl="8" w:tplc="240A001B" w:tentative="1">
      <w:start w:val="1"/>
      <w:numFmt w:val="lowerRoman"/>
      <w:lvlText w:val="%9."/>
      <w:lvlJc w:val="right"/>
      <w:pPr>
        <w:ind w:left="6281" w:hanging="180"/>
      </w:pPr>
    </w:lvl>
  </w:abstractNum>
  <w:abstractNum w:abstractNumId="1" w15:restartNumberingAfterBreak="0">
    <w:nsid w:val="03870956"/>
    <w:multiLevelType w:val="hybridMultilevel"/>
    <w:tmpl w:val="74D0B3A2"/>
    <w:lvl w:ilvl="0" w:tplc="04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" w15:restartNumberingAfterBreak="0">
    <w:nsid w:val="042111CC"/>
    <w:multiLevelType w:val="hybridMultilevel"/>
    <w:tmpl w:val="86B44054"/>
    <w:lvl w:ilvl="0" w:tplc="51B04108">
      <w:start w:val="31"/>
      <w:numFmt w:val="bullet"/>
      <w:lvlText w:val="-"/>
      <w:lvlJc w:val="left"/>
      <w:pPr>
        <w:ind w:left="862" w:hanging="360"/>
      </w:pPr>
      <w:rPr>
        <w:rFonts w:ascii="Arial Narrow" w:eastAsia="Times New Roman" w:hAnsi="Arial Narrow" w:cs="Arial" w:hint="default"/>
      </w:rPr>
    </w:lvl>
    <w:lvl w:ilvl="1" w:tplc="04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3" w15:restartNumberingAfterBreak="0">
    <w:nsid w:val="065E7E86"/>
    <w:multiLevelType w:val="hybridMultilevel"/>
    <w:tmpl w:val="FAAA09CE"/>
    <w:lvl w:ilvl="0" w:tplc="8D6624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D18CE72">
      <w:numFmt w:val="none"/>
      <w:lvlText w:val=""/>
      <w:lvlJc w:val="left"/>
      <w:pPr>
        <w:tabs>
          <w:tab w:val="num" w:pos="360"/>
        </w:tabs>
      </w:pPr>
    </w:lvl>
    <w:lvl w:ilvl="2" w:tplc="A96411CE">
      <w:numFmt w:val="none"/>
      <w:lvlText w:val=""/>
      <w:lvlJc w:val="left"/>
      <w:pPr>
        <w:tabs>
          <w:tab w:val="num" w:pos="360"/>
        </w:tabs>
      </w:pPr>
    </w:lvl>
    <w:lvl w:ilvl="3" w:tplc="5CBE4C8C">
      <w:numFmt w:val="none"/>
      <w:lvlText w:val=""/>
      <w:lvlJc w:val="left"/>
      <w:pPr>
        <w:tabs>
          <w:tab w:val="num" w:pos="360"/>
        </w:tabs>
      </w:pPr>
    </w:lvl>
    <w:lvl w:ilvl="4" w:tplc="E8A82EF6">
      <w:numFmt w:val="none"/>
      <w:lvlText w:val=""/>
      <w:lvlJc w:val="left"/>
      <w:pPr>
        <w:tabs>
          <w:tab w:val="num" w:pos="360"/>
        </w:tabs>
      </w:pPr>
    </w:lvl>
    <w:lvl w:ilvl="5" w:tplc="EF5AF45A">
      <w:numFmt w:val="none"/>
      <w:lvlText w:val=""/>
      <w:lvlJc w:val="left"/>
      <w:pPr>
        <w:tabs>
          <w:tab w:val="num" w:pos="360"/>
        </w:tabs>
      </w:pPr>
    </w:lvl>
    <w:lvl w:ilvl="6" w:tplc="DEECB5D6">
      <w:numFmt w:val="none"/>
      <w:lvlText w:val=""/>
      <w:lvlJc w:val="left"/>
      <w:pPr>
        <w:tabs>
          <w:tab w:val="num" w:pos="360"/>
        </w:tabs>
      </w:pPr>
    </w:lvl>
    <w:lvl w:ilvl="7" w:tplc="822665EC">
      <w:numFmt w:val="none"/>
      <w:lvlText w:val=""/>
      <w:lvlJc w:val="left"/>
      <w:pPr>
        <w:tabs>
          <w:tab w:val="num" w:pos="360"/>
        </w:tabs>
      </w:pPr>
    </w:lvl>
    <w:lvl w:ilvl="8" w:tplc="95A6A32A">
      <w:numFmt w:val="none"/>
      <w:lvlText w:val=""/>
      <w:lvlJc w:val="left"/>
      <w:pPr>
        <w:tabs>
          <w:tab w:val="num" w:pos="360"/>
        </w:tabs>
      </w:pPr>
    </w:lvl>
  </w:abstractNum>
  <w:abstractNum w:abstractNumId="4" w15:restartNumberingAfterBreak="0">
    <w:nsid w:val="0C844D48"/>
    <w:multiLevelType w:val="hybridMultilevel"/>
    <w:tmpl w:val="3392F7DA"/>
    <w:lvl w:ilvl="0" w:tplc="0409000F">
      <w:start w:val="1"/>
      <w:numFmt w:val="decimal"/>
      <w:lvlText w:val="%1."/>
      <w:lvlJc w:val="left"/>
      <w:pPr>
        <w:ind w:left="862" w:hanging="360"/>
      </w:pPr>
    </w:lvl>
    <w:lvl w:ilvl="1" w:tplc="04090019" w:tentative="1">
      <w:start w:val="1"/>
      <w:numFmt w:val="lowerLetter"/>
      <w:lvlText w:val="%2."/>
      <w:lvlJc w:val="left"/>
      <w:pPr>
        <w:ind w:left="1582" w:hanging="360"/>
      </w:pPr>
    </w:lvl>
    <w:lvl w:ilvl="2" w:tplc="0409001B" w:tentative="1">
      <w:start w:val="1"/>
      <w:numFmt w:val="lowerRoman"/>
      <w:lvlText w:val="%3."/>
      <w:lvlJc w:val="right"/>
      <w:pPr>
        <w:ind w:left="2302" w:hanging="180"/>
      </w:pPr>
    </w:lvl>
    <w:lvl w:ilvl="3" w:tplc="0409000F" w:tentative="1">
      <w:start w:val="1"/>
      <w:numFmt w:val="decimal"/>
      <w:lvlText w:val="%4."/>
      <w:lvlJc w:val="left"/>
      <w:pPr>
        <w:ind w:left="3022" w:hanging="360"/>
      </w:pPr>
    </w:lvl>
    <w:lvl w:ilvl="4" w:tplc="04090019" w:tentative="1">
      <w:start w:val="1"/>
      <w:numFmt w:val="lowerLetter"/>
      <w:lvlText w:val="%5."/>
      <w:lvlJc w:val="left"/>
      <w:pPr>
        <w:ind w:left="3742" w:hanging="360"/>
      </w:pPr>
    </w:lvl>
    <w:lvl w:ilvl="5" w:tplc="0409001B" w:tentative="1">
      <w:start w:val="1"/>
      <w:numFmt w:val="lowerRoman"/>
      <w:lvlText w:val="%6."/>
      <w:lvlJc w:val="right"/>
      <w:pPr>
        <w:ind w:left="4462" w:hanging="180"/>
      </w:pPr>
    </w:lvl>
    <w:lvl w:ilvl="6" w:tplc="0409000F" w:tentative="1">
      <w:start w:val="1"/>
      <w:numFmt w:val="decimal"/>
      <w:lvlText w:val="%7."/>
      <w:lvlJc w:val="left"/>
      <w:pPr>
        <w:ind w:left="5182" w:hanging="360"/>
      </w:pPr>
    </w:lvl>
    <w:lvl w:ilvl="7" w:tplc="04090019" w:tentative="1">
      <w:start w:val="1"/>
      <w:numFmt w:val="lowerLetter"/>
      <w:lvlText w:val="%8."/>
      <w:lvlJc w:val="left"/>
      <w:pPr>
        <w:ind w:left="5902" w:hanging="360"/>
      </w:pPr>
    </w:lvl>
    <w:lvl w:ilvl="8" w:tplc="040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5" w15:restartNumberingAfterBreak="0">
    <w:nsid w:val="111055A4"/>
    <w:multiLevelType w:val="hybridMultilevel"/>
    <w:tmpl w:val="6268990C"/>
    <w:lvl w:ilvl="0" w:tplc="654A27C4">
      <w:start w:val="1"/>
      <w:numFmt w:val="bullet"/>
      <w:lvlText w:val="-"/>
      <w:lvlJc w:val="left"/>
      <w:pPr>
        <w:ind w:left="1080" w:hanging="360"/>
      </w:pPr>
      <w:rPr>
        <w:rFonts w:ascii="Sitka Text" w:hAnsi="Sitka Text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330555F"/>
    <w:multiLevelType w:val="hybridMultilevel"/>
    <w:tmpl w:val="C2FA85E8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6E46408"/>
    <w:multiLevelType w:val="hybridMultilevel"/>
    <w:tmpl w:val="DBE21CC0"/>
    <w:lvl w:ilvl="0" w:tplc="30BAA13A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AF76F1"/>
    <w:multiLevelType w:val="hybridMultilevel"/>
    <w:tmpl w:val="4AAAE900"/>
    <w:lvl w:ilvl="0" w:tplc="040A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cs="Wingdings" w:hint="default"/>
      </w:rPr>
    </w:lvl>
    <w:lvl w:ilvl="3" w:tplc="04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cs="Symbol" w:hint="default"/>
      </w:rPr>
    </w:lvl>
    <w:lvl w:ilvl="4" w:tplc="04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cs="Wingdings" w:hint="default"/>
      </w:rPr>
    </w:lvl>
    <w:lvl w:ilvl="6" w:tplc="04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cs="Symbol" w:hint="default"/>
      </w:rPr>
    </w:lvl>
    <w:lvl w:ilvl="7" w:tplc="04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20C9730A"/>
    <w:multiLevelType w:val="hybridMultilevel"/>
    <w:tmpl w:val="52781814"/>
    <w:lvl w:ilvl="0" w:tplc="51B04108">
      <w:start w:val="31"/>
      <w:numFmt w:val="bullet"/>
      <w:lvlText w:val="-"/>
      <w:lvlJc w:val="left"/>
      <w:pPr>
        <w:ind w:left="1069" w:hanging="360"/>
      </w:pPr>
      <w:rPr>
        <w:rFonts w:ascii="Arial Narrow" w:eastAsia="Times New Roman" w:hAnsi="Arial Narrow" w:cs="Arial" w:hint="default"/>
      </w:rPr>
    </w:lvl>
    <w:lvl w:ilvl="1" w:tplc="04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cs="Wingdings" w:hint="default"/>
      </w:rPr>
    </w:lvl>
    <w:lvl w:ilvl="3" w:tplc="04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cs="Symbol" w:hint="default"/>
      </w:rPr>
    </w:lvl>
    <w:lvl w:ilvl="4" w:tplc="04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cs="Wingdings" w:hint="default"/>
      </w:rPr>
    </w:lvl>
    <w:lvl w:ilvl="6" w:tplc="04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cs="Symbol" w:hint="default"/>
      </w:rPr>
    </w:lvl>
    <w:lvl w:ilvl="7" w:tplc="04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2C822811"/>
    <w:multiLevelType w:val="hybridMultilevel"/>
    <w:tmpl w:val="52F4C60C"/>
    <w:lvl w:ilvl="0" w:tplc="0C0A0011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E193D45"/>
    <w:multiLevelType w:val="hybridMultilevel"/>
    <w:tmpl w:val="FD240E72"/>
    <w:lvl w:ilvl="0" w:tplc="09D470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hAnsi="Arial Narrow" w:hint="default"/>
        <w:b/>
        <w:i w:val="0"/>
        <w:sz w:val="22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FCC6418"/>
    <w:multiLevelType w:val="multilevel"/>
    <w:tmpl w:val="7C0081D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3" w15:restartNumberingAfterBreak="0">
    <w:nsid w:val="30514FC4"/>
    <w:multiLevelType w:val="hybridMultilevel"/>
    <w:tmpl w:val="5BA6871E"/>
    <w:lvl w:ilvl="0" w:tplc="E5C8E14A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31A5433D"/>
    <w:multiLevelType w:val="hybridMultilevel"/>
    <w:tmpl w:val="7C402F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B80F5E"/>
    <w:multiLevelType w:val="hybridMultilevel"/>
    <w:tmpl w:val="491E832C"/>
    <w:lvl w:ilvl="0" w:tplc="75304D00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2BB6C5E"/>
    <w:multiLevelType w:val="hybridMultilevel"/>
    <w:tmpl w:val="36609218"/>
    <w:lvl w:ilvl="0" w:tplc="040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7" w15:restartNumberingAfterBreak="0">
    <w:nsid w:val="33D11B03"/>
    <w:multiLevelType w:val="hybridMultilevel"/>
    <w:tmpl w:val="11AC69C8"/>
    <w:lvl w:ilvl="0" w:tplc="7E1A52FC">
      <w:start w:val="1"/>
      <w:numFmt w:val="decimal"/>
      <w:lvlText w:val="%1."/>
      <w:lvlJc w:val="left"/>
      <w:pPr>
        <w:ind w:left="521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241" w:hanging="360"/>
      </w:pPr>
    </w:lvl>
    <w:lvl w:ilvl="2" w:tplc="240A001B" w:tentative="1">
      <w:start w:val="1"/>
      <w:numFmt w:val="lowerRoman"/>
      <w:lvlText w:val="%3."/>
      <w:lvlJc w:val="right"/>
      <w:pPr>
        <w:ind w:left="1961" w:hanging="180"/>
      </w:pPr>
    </w:lvl>
    <w:lvl w:ilvl="3" w:tplc="240A000F" w:tentative="1">
      <w:start w:val="1"/>
      <w:numFmt w:val="decimal"/>
      <w:lvlText w:val="%4."/>
      <w:lvlJc w:val="left"/>
      <w:pPr>
        <w:ind w:left="2681" w:hanging="360"/>
      </w:pPr>
    </w:lvl>
    <w:lvl w:ilvl="4" w:tplc="240A0019" w:tentative="1">
      <w:start w:val="1"/>
      <w:numFmt w:val="lowerLetter"/>
      <w:lvlText w:val="%5."/>
      <w:lvlJc w:val="left"/>
      <w:pPr>
        <w:ind w:left="3401" w:hanging="360"/>
      </w:pPr>
    </w:lvl>
    <w:lvl w:ilvl="5" w:tplc="240A001B" w:tentative="1">
      <w:start w:val="1"/>
      <w:numFmt w:val="lowerRoman"/>
      <w:lvlText w:val="%6."/>
      <w:lvlJc w:val="right"/>
      <w:pPr>
        <w:ind w:left="4121" w:hanging="180"/>
      </w:pPr>
    </w:lvl>
    <w:lvl w:ilvl="6" w:tplc="240A000F" w:tentative="1">
      <w:start w:val="1"/>
      <w:numFmt w:val="decimal"/>
      <w:lvlText w:val="%7."/>
      <w:lvlJc w:val="left"/>
      <w:pPr>
        <w:ind w:left="4841" w:hanging="360"/>
      </w:pPr>
    </w:lvl>
    <w:lvl w:ilvl="7" w:tplc="240A0019" w:tentative="1">
      <w:start w:val="1"/>
      <w:numFmt w:val="lowerLetter"/>
      <w:lvlText w:val="%8."/>
      <w:lvlJc w:val="left"/>
      <w:pPr>
        <w:ind w:left="5561" w:hanging="360"/>
      </w:pPr>
    </w:lvl>
    <w:lvl w:ilvl="8" w:tplc="240A001B" w:tentative="1">
      <w:start w:val="1"/>
      <w:numFmt w:val="lowerRoman"/>
      <w:lvlText w:val="%9."/>
      <w:lvlJc w:val="right"/>
      <w:pPr>
        <w:ind w:left="6281" w:hanging="180"/>
      </w:pPr>
    </w:lvl>
  </w:abstractNum>
  <w:abstractNum w:abstractNumId="18" w15:restartNumberingAfterBreak="0">
    <w:nsid w:val="3510660F"/>
    <w:multiLevelType w:val="hybridMultilevel"/>
    <w:tmpl w:val="1D2A49CA"/>
    <w:lvl w:ilvl="0" w:tplc="654A27C4">
      <w:start w:val="1"/>
      <w:numFmt w:val="bullet"/>
      <w:lvlText w:val="-"/>
      <w:lvlJc w:val="left"/>
      <w:pPr>
        <w:ind w:left="1429" w:hanging="360"/>
      </w:pPr>
      <w:rPr>
        <w:rFonts w:ascii="Sitka Text" w:hAnsi="Sitka Text" w:hint="default"/>
      </w:rPr>
    </w:lvl>
    <w:lvl w:ilvl="1" w:tplc="240A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363B4513"/>
    <w:multiLevelType w:val="hybridMultilevel"/>
    <w:tmpl w:val="BFDAAF96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7D41082"/>
    <w:multiLevelType w:val="hybridMultilevel"/>
    <w:tmpl w:val="5F06F326"/>
    <w:lvl w:ilvl="0" w:tplc="F69C53B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EA50EA7"/>
    <w:multiLevelType w:val="hybridMultilevel"/>
    <w:tmpl w:val="79342B4E"/>
    <w:lvl w:ilvl="0" w:tplc="654A27C4">
      <w:start w:val="1"/>
      <w:numFmt w:val="bullet"/>
      <w:lvlText w:val="-"/>
      <w:lvlJc w:val="left"/>
      <w:pPr>
        <w:ind w:left="1440" w:hanging="360"/>
      </w:pPr>
      <w:rPr>
        <w:rFonts w:ascii="Sitka Text" w:hAnsi="Sitka Text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44AB1A19"/>
    <w:multiLevelType w:val="hybridMultilevel"/>
    <w:tmpl w:val="C8F4C944"/>
    <w:lvl w:ilvl="0" w:tplc="040A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3" w15:restartNumberingAfterBreak="0">
    <w:nsid w:val="47170714"/>
    <w:multiLevelType w:val="hybridMultilevel"/>
    <w:tmpl w:val="951CCC0A"/>
    <w:lvl w:ilvl="0" w:tplc="654A27C4">
      <w:start w:val="1"/>
      <w:numFmt w:val="bullet"/>
      <w:lvlText w:val="-"/>
      <w:lvlJc w:val="left"/>
      <w:pPr>
        <w:ind w:left="1080" w:hanging="360"/>
      </w:pPr>
      <w:rPr>
        <w:rFonts w:ascii="Sitka Text" w:hAnsi="Sitka Text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475E292B"/>
    <w:multiLevelType w:val="hybridMultilevel"/>
    <w:tmpl w:val="D85E29B0"/>
    <w:lvl w:ilvl="0" w:tplc="09D470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hAnsi="Arial Narrow" w:hint="default"/>
        <w:b/>
        <w:i w:val="0"/>
        <w:sz w:val="22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47D03C7E"/>
    <w:multiLevelType w:val="hybridMultilevel"/>
    <w:tmpl w:val="C46E3A0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9516A1D"/>
    <w:multiLevelType w:val="hybridMultilevel"/>
    <w:tmpl w:val="3B2C76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282C09"/>
    <w:multiLevelType w:val="hybridMultilevel"/>
    <w:tmpl w:val="71B00564"/>
    <w:lvl w:ilvl="0" w:tplc="81726880">
      <w:start w:val="1"/>
      <w:numFmt w:val="decimal"/>
      <w:lvlText w:val="%1."/>
      <w:lvlJc w:val="left"/>
      <w:rPr>
        <w:rFonts w:hint="default"/>
        <w:color w:val="000000"/>
      </w:rPr>
    </w:lvl>
    <w:lvl w:ilvl="1" w:tplc="240A0019" w:tentative="1">
      <w:start w:val="1"/>
      <w:numFmt w:val="lowerLetter"/>
      <w:lvlText w:val="%2."/>
      <w:lvlJc w:val="left"/>
      <w:pPr>
        <w:ind w:left="1241" w:hanging="360"/>
      </w:pPr>
    </w:lvl>
    <w:lvl w:ilvl="2" w:tplc="240A001B" w:tentative="1">
      <w:start w:val="1"/>
      <w:numFmt w:val="lowerRoman"/>
      <w:lvlText w:val="%3."/>
      <w:lvlJc w:val="right"/>
      <w:pPr>
        <w:ind w:left="1961" w:hanging="180"/>
      </w:pPr>
    </w:lvl>
    <w:lvl w:ilvl="3" w:tplc="240A000F" w:tentative="1">
      <w:start w:val="1"/>
      <w:numFmt w:val="decimal"/>
      <w:lvlText w:val="%4."/>
      <w:lvlJc w:val="left"/>
      <w:pPr>
        <w:ind w:left="2681" w:hanging="360"/>
      </w:pPr>
    </w:lvl>
    <w:lvl w:ilvl="4" w:tplc="240A0019" w:tentative="1">
      <w:start w:val="1"/>
      <w:numFmt w:val="lowerLetter"/>
      <w:lvlText w:val="%5."/>
      <w:lvlJc w:val="left"/>
      <w:pPr>
        <w:ind w:left="3401" w:hanging="360"/>
      </w:pPr>
    </w:lvl>
    <w:lvl w:ilvl="5" w:tplc="240A001B" w:tentative="1">
      <w:start w:val="1"/>
      <w:numFmt w:val="lowerRoman"/>
      <w:lvlText w:val="%6."/>
      <w:lvlJc w:val="right"/>
      <w:pPr>
        <w:ind w:left="4121" w:hanging="180"/>
      </w:pPr>
    </w:lvl>
    <w:lvl w:ilvl="6" w:tplc="240A000F" w:tentative="1">
      <w:start w:val="1"/>
      <w:numFmt w:val="decimal"/>
      <w:lvlText w:val="%7."/>
      <w:lvlJc w:val="left"/>
      <w:pPr>
        <w:ind w:left="4841" w:hanging="360"/>
      </w:pPr>
    </w:lvl>
    <w:lvl w:ilvl="7" w:tplc="240A0019" w:tentative="1">
      <w:start w:val="1"/>
      <w:numFmt w:val="lowerLetter"/>
      <w:lvlText w:val="%8."/>
      <w:lvlJc w:val="left"/>
      <w:pPr>
        <w:ind w:left="5561" w:hanging="360"/>
      </w:pPr>
    </w:lvl>
    <w:lvl w:ilvl="8" w:tplc="240A001B" w:tentative="1">
      <w:start w:val="1"/>
      <w:numFmt w:val="lowerRoman"/>
      <w:lvlText w:val="%9."/>
      <w:lvlJc w:val="right"/>
      <w:pPr>
        <w:ind w:left="6281" w:hanging="180"/>
      </w:pPr>
    </w:lvl>
  </w:abstractNum>
  <w:abstractNum w:abstractNumId="28" w15:restartNumberingAfterBreak="0">
    <w:nsid w:val="5DE1538F"/>
    <w:multiLevelType w:val="hybridMultilevel"/>
    <w:tmpl w:val="B8E26E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E720ED8"/>
    <w:multiLevelType w:val="hybridMultilevel"/>
    <w:tmpl w:val="55947F94"/>
    <w:lvl w:ilvl="0" w:tplc="0C0A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F132846"/>
    <w:multiLevelType w:val="hybridMultilevel"/>
    <w:tmpl w:val="A366F7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FF62A63"/>
    <w:multiLevelType w:val="hybridMultilevel"/>
    <w:tmpl w:val="55145044"/>
    <w:lvl w:ilvl="0" w:tplc="0C0A0011">
      <w:start w:val="1"/>
      <w:numFmt w:val="decimal"/>
      <w:lvlText w:val="%1)"/>
      <w:lvlJc w:val="left"/>
      <w:pPr>
        <w:tabs>
          <w:tab w:val="num" w:pos="900"/>
        </w:tabs>
        <w:ind w:left="900" w:hanging="360"/>
      </w:pPr>
    </w:lvl>
    <w:lvl w:ilvl="1" w:tplc="0C0A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61CA4C39"/>
    <w:multiLevelType w:val="hybridMultilevel"/>
    <w:tmpl w:val="E8DE3E5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96F0537"/>
    <w:multiLevelType w:val="hybridMultilevel"/>
    <w:tmpl w:val="5734E042"/>
    <w:lvl w:ilvl="0" w:tplc="F69C53B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DB17CFE"/>
    <w:multiLevelType w:val="multilevel"/>
    <w:tmpl w:val="9FF86EA2"/>
    <w:lvl w:ilvl="0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74F11DC9"/>
    <w:multiLevelType w:val="hybridMultilevel"/>
    <w:tmpl w:val="B7A6D21A"/>
    <w:lvl w:ilvl="0" w:tplc="63949D6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63D5F86"/>
    <w:multiLevelType w:val="hybridMultilevel"/>
    <w:tmpl w:val="A0B26EE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"/>
  </w:num>
  <w:num w:numId="2">
    <w:abstractNumId w:val="31"/>
  </w:num>
  <w:num w:numId="3">
    <w:abstractNumId w:val="10"/>
  </w:num>
  <w:num w:numId="4">
    <w:abstractNumId w:val="3"/>
  </w:num>
  <w:num w:numId="5">
    <w:abstractNumId w:val="11"/>
  </w:num>
  <w:num w:numId="6">
    <w:abstractNumId w:val="34"/>
  </w:num>
  <w:num w:numId="7">
    <w:abstractNumId w:val="24"/>
  </w:num>
  <w:num w:numId="8">
    <w:abstractNumId w:val="6"/>
  </w:num>
  <w:num w:numId="9">
    <w:abstractNumId w:val="25"/>
  </w:num>
  <w:num w:numId="10">
    <w:abstractNumId w:val="16"/>
  </w:num>
  <w:num w:numId="11">
    <w:abstractNumId w:val="4"/>
  </w:num>
  <w:num w:numId="12">
    <w:abstractNumId w:val="32"/>
  </w:num>
  <w:num w:numId="13">
    <w:abstractNumId w:val="28"/>
  </w:num>
  <w:num w:numId="14">
    <w:abstractNumId w:val="30"/>
  </w:num>
  <w:num w:numId="15">
    <w:abstractNumId w:val="14"/>
  </w:num>
  <w:num w:numId="16">
    <w:abstractNumId w:val="26"/>
  </w:num>
  <w:num w:numId="17">
    <w:abstractNumId w:val="1"/>
  </w:num>
  <w:num w:numId="18">
    <w:abstractNumId w:val="8"/>
  </w:num>
  <w:num w:numId="19">
    <w:abstractNumId w:val="9"/>
  </w:num>
  <w:num w:numId="20">
    <w:abstractNumId w:val="2"/>
  </w:num>
  <w:num w:numId="21">
    <w:abstractNumId w:val="22"/>
  </w:num>
  <w:num w:numId="22">
    <w:abstractNumId w:val="19"/>
  </w:num>
  <w:num w:numId="23">
    <w:abstractNumId w:val="20"/>
  </w:num>
  <w:num w:numId="24">
    <w:abstractNumId w:val="33"/>
  </w:num>
  <w:num w:numId="25">
    <w:abstractNumId w:val="0"/>
  </w:num>
  <w:num w:numId="26">
    <w:abstractNumId w:val="27"/>
  </w:num>
  <w:num w:numId="27">
    <w:abstractNumId w:val="17"/>
  </w:num>
  <w:num w:numId="28">
    <w:abstractNumId w:val="15"/>
  </w:num>
  <w:num w:numId="29">
    <w:abstractNumId w:val="7"/>
  </w:num>
  <w:num w:numId="30">
    <w:abstractNumId w:val="23"/>
  </w:num>
  <w:num w:numId="31">
    <w:abstractNumId w:val="36"/>
  </w:num>
  <w:num w:numId="32">
    <w:abstractNumId w:val="5"/>
  </w:num>
  <w:num w:numId="33">
    <w:abstractNumId w:val="21"/>
  </w:num>
  <w:num w:numId="34">
    <w:abstractNumId w:val="13"/>
  </w:num>
  <w:num w:numId="35">
    <w:abstractNumId w:val="12"/>
  </w:num>
  <w:num w:numId="36">
    <w:abstractNumId w:val="35"/>
  </w:num>
  <w:num w:numId="37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2049" fill="f" fillcolor="white">
      <v:fill color="white" on="f"/>
      <v:stroke dashstyle="dash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6140"/>
    <w:rsid w:val="00011021"/>
    <w:rsid w:val="00012065"/>
    <w:rsid w:val="00016955"/>
    <w:rsid w:val="000172FB"/>
    <w:rsid w:val="000173BE"/>
    <w:rsid w:val="000202E8"/>
    <w:rsid w:val="000309BB"/>
    <w:rsid w:val="000315E9"/>
    <w:rsid w:val="00042403"/>
    <w:rsid w:val="00043C90"/>
    <w:rsid w:val="00044A7B"/>
    <w:rsid w:val="00045408"/>
    <w:rsid w:val="00046D2C"/>
    <w:rsid w:val="000544FC"/>
    <w:rsid w:val="0005539F"/>
    <w:rsid w:val="000557D8"/>
    <w:rsid w:val="00055A00"/>
    <w:rsid w:val="00057064"/>
    <w:rsid w:val="00057DB0"/>
    <w:rsid w:val="0006333E"/>
    <w:rsid w:val="0006402E"/>
    <w:rsid w:val="000651D1"/>
    <w:rsid w:val="00065568"/>
    <w:rsid w:val="00070C14"/>
    <w:rsid w:val="00071AB0"/>
    <w:rsid w:val="000723DC"/>
    <w:rsid w:val="000749C9"/>
    <w:rsid w:val="00080B9B"/>
    <w:rsid w:val="00080EA3"/>
    <w:rsid w:val="00082361"/>
    <w:rsid w:val="00085601"/>
    <w:rsid w:val="000936CF"/>
    <w:rsid w:val="000946AC"/>
    <w:rsid w:val="000A16C9"/>
    <w:rsid w:val="000A5118"/>
    <w:rsid w:val="000A5CAA"/>
    <w:rsid w:val="000A650A"/>
    <w:rsid w:val="000A79F3"/>
    <w:rsid w:val="000B5ED7"/>
    <w:rsid w:val="000B6232"/>
    <w:rsid w:val="000C2424"/>
    <w:rsid w:val="000C2CDE"/>
    <w:rsid w:val="000C4B3A"/>
    <w:rsid w:val="000C4BEB"/>
    <w:rsid w:val="000C5807"/>
    <w:rsid w:val="000D0AAE"/>
    <w:rsid w:val="000D3724"/>
    <w:rsid w:val="000D64ED"/>
    <w:rsid w:val="000D7FBE"/>
    <w:rsid w:val="000E3DF8"/>
    <w:rsid w:val="000E4A70"/>
    <w:rsid w:val="000E5D30"/>
    <w:rsid w:val="000F1D4E"/>
    <w:rsid w:val="000F1DD5"/>
    <w:rsid w:val="000F46F1"/>
    <w:rsid w:val="000F5F23"/>
    <w:rsid w:val="00101165"/>
    <w:rsid w:val="00104A82"/>
    <w:rsid w:val="00106600"/>
    <w:rsid w:val="00106C4F"/>
    <w:rsid w:val="00121AB2"/>
    <w:rsid w:val="00123657"/>
    <w:rsid w:val="00123B3D"/>
    <w:rsid w:val="00123E7F"/>
    <w:rsid w:val="00126292"/>
    <w:rsid w:val="00130795"/>
    <w:rsid w:val="00131CA9"/>
    <w:rsid w:val="00135B75"/>
    <w:rsid w:val="00135DF2"/>
    <w:rsid w:val="0015126A"/>
    <w:rsid w:val="001524D9"/>
    <w:rsid w:val="00153F38"/>
    <w:rsid w:val="001541BC"/>
    <w:rsid w:val="0015636C"/>
    <w:rsid w:val="0016101E"/>
    <w:rsid w:val="001628AA"/>
    <w:rsid w:val="001668B8"/>
    <w:rsid w:val="00170C86"/>
    <w:rsid w:val="00182704"/>
    <w:rsid w:val="001844B2"/>
    <w:rsid w:val="00185622"/>
    <w:rsid w:val="001963F1"/>
    <w:rsid w:val="001A0666"/>
    <w:rsid w:val="001A5D2B"/>
    <w:rsid w:val="001C5C92"/>
    <w:rsid w:val="001C61D7"/>
    <w:rsid w:val="001D226A"/>
    <w:rsid w:val="001D3843"/>
    <w:rsid w:val="001D46DF"/>
    <w:rsid w:val="001E0A62"/>
    <w:rsid w:val="001E2118"/>
    <w:rsid w:val="001E4885"/>
    <w:rsid w:val="001F00E1"/>
    <w:rsid w:val="001F22A6"/>
    <w:rsid w:val="001F3F7E"/>
    <w:rsid w:val="001F7AE1"/>
    <w:rsid w:val="00203247"/>
    <w:rsid w:val="00203613"/>
    <w:rsid w:val="00206E8B"/>
    <w:rsid w:val="0021126A"/>
    <w:rsid w:val="00211BD3"/>
    <w:rsid w:val="0021484F"/>
    <w:rsid w:val="00217B3F"/>
    <w:rsid w:val="00222D29"/>
    <w:rsid w:val="00224608"/>
    <w:rsid w:val="00224B6C"/>
    <w:rsid w:val="00227CEF"/>
    <w:rsid w:val="00227F5D"/>
    <w:rsid w:val="002343A4"/>
    <w:rsid w:val="002363D8"/>
    <w:rsid w:val="00244803"/>
    <w:rsid w:val="002456A5"/>
    <w:rsid w:val="00246BFA"/>
    <w:rsid w:val="00247348"/>
    <w:rsid w:val="00247EBE"/>
    <w:rsid w:val="00250666"/>
    <w:rsid w:val="00256783"/>
    <w:rsid w:val="002568F5"/>
    <w:rsid w:val="00262409"/>
    <w:rsid w:val="00265C63"/>
    <w:rsid w:val="00281E49"/>
    <w:rsid w:val="002832BC"/>
    <w:rsid w:val="00291234"/>
    <w:rsid w:val="00294238"/>
    <w:rsid w:val="00296A0A"/>
    <w:rsid w:val="002A0C47"/>
    <w:rsid w:val="002A43FC"/>
    <w:rsid w:val="002B24BD"/>
    <w:rsid w:val="002C376F"/>
    <w:rsid w:val="002C62FF"/>
    <w:rsid w:val="002D676E"/>
    <w:rsid w:val="002D7EC0"/>
    <w:rsid w:val="002E6735"/>
    <w:rsid w:val="002F2ACC"/>
    <w:rsid w:val="002F6AED"/>
    <w:rsid w:val="002F6E61"/>
    <w:rsid w:val="00301A48"/>
    <w:rsid w:val="00303C07"/>
    <w:rsid w:val="00303D78"/>
    <w:rsid w:val="00304C13"/>
    <w:rsid w:val="00304D7F"/>
    <w:rsid w:val="00307D81"/>
    <w:rsid w:val="00311BD7"/>
    <w:rsid w:val="00311D9B"/>
    <w:rsid w:val="00313328"/>
    <w:rsid w:val="00313A5C"/>
    <w:rsid w:val="003169E3"/>
    <w:rsid w:val="00316DCF"/>
    <w:rsid w:val="003225EB"/>
    <w:rsid w:val="0032289C"/>
    <w:rsid w:val="00324BF2"/>
    <w:rsid w:val="00324EA9"/>
    <w:rsid w:val="0032561D"/>
    <w:rsid w:val="003266A3"/>
    <w:rsid w:val="00327367"/>
    <w:rsid w:val="00332B22"/>
    <w:rsid w:val="00332BBA"/>
    <w:rsid w:val="003332F4"/>
    <w:rsid w:val="003338B8"/>
    <w:rsid w:val="00333A16"/>
    <w:rsid w:val="00336301"/>
    <w:rsid w:val="0034072A"/>
    <w:rsid w:val="003439D2"/>
    <w:rsid w:val="003452F9"/>
    <w:rsid w:val="003535A6"/>
    <w:rsid w:val="00356CA4"/>
    <w:rsid w:val="00362B2A"/>
    <w:rsid w:val="00363AB5"/>
    <w:rsid w:val="003678C9"/>
    <w:rsid w:val="0036798E"/>
    <w:rsid w:val="003700BF"/>
    <w:rsid w:val="00374A25"/>
    <w:rsid w:val="00380A1C"/>
    <w:rsid w:val="003865F0"/>
    <w:rsid w:val="00391518"/>
    <w:rsid w:val="003A0E6A"/>
    <w:rsid w:val="003A1DCB"/>
    <w:rsid w:val="003A61BC"/>
    <w:rsid w:val="003A6DEE"/>
    <w:rsid w:val="003A769D"/>
    <w:rsid w:val="003B46C5"/>
    <w:rsid w:val="003B6DC2"/>
    <w:rsid w:val="003B6F0E"/>
    <w:rsid w:val="003B7CAE"/>
    <w:rsid w:val="003C29E5"/>
    <w:rsid w:val="003C7590"/>
    <w:rsid w:val="003C7AC0"/>
    <w:rsid w:val="003D07DE"/>
    <w:rsid w:val="003D0F73"/>
    <w:rsid w:val="003D182C"/>
    <w:rsid w:val="003D4194"/>
    <w:rsid w:val="003D4E05"/>
    <w:rsid w:val="003D6D14"/>
    <w:rsid w:val="003E03D2"/>
    <w:rsid w:val="003E2C46"/>
    <w:rsid w:val="003E6CCD"/>
    <w:rsid w:val="003F113E"/>
    <w:rsid w:val="003F721B"/>
    <w:rsid w:val="00403642"/>
    <w:rsid w:val="00404FCA"/>
    <w:rsid w:val="00406380"/>
    <w:rsid w:val="004116FC"/>
    <w:rsid w:val="00411D14"/>
    <w:rsid w:val="00413035"/>
    <w:rsid w:val="00413C9F"/>
    <w:rsid w:val="00424CA6"/>
    <w:rsid w:val="00427566"/>
    <w:rsid w:val="004316B6"/>
    <w:rsid w:val="004330FC"/>
    <w:rsid w:val="00433235"/>
    <w:rsid w:val="00433510"/>
    <w:rsid w:val="0045111B"/>
    <w:rsid w:val="00452164"/>
    <w:rsid w:val="00454876"/>
    <w:rsid w:val="004613C9"/>
    <w:rsid w:val="004645B7"/>
    <w:rsid w:val="00466490"/>
    <w:rsid w:val="004716B8"/>
    <w:rsid w:val="00471E50"/>
    <w:rsid w:val="00472145"/>
    <w:rsid w:val="00476FC2"/>
    <w:rsid w:val="00477963"/>
    <w:rsid w:val="00480AFB"/>
    <w:rsid w:val="0048277B"/>
    <w:rsid w:val="004878C3"/>
    <w:rsid w:val="004A174F"/>
    <w:rsid w:val="004A3CFC"/>
    <w:rsid w:val="004A775F"/>
    <w:rsid w:val="004B1CA8"/>
    <w:rsid w:val="004B1D50"/>
    <w:rsid w:val="004B203B"/>
    <w:rsid w:val="004B2569"/>
    <w:rsid w:val="004C1CCB"/>
    <w:rsid w:val="004D1F80"/>
    <w:rsid w:val="004D2336"/>
    <w:rsid w:val="004D2B20"/>
    <w:rsid w:val="004D5494"/>
    <w:rsid w:val="004D6F47"/>
    <w:rsid w:val="004D7428"/>
    <w:rsid w:val="004E1D89"/>
    <w:rsid w:val="004F7D6B"/>
    <w:rsid w:val="00500DDA"/>
    <w:rsid w:val="005020B6"/>
    <w:rsid w:val="005106E8"/>
    <w:rsid w:val="005158E3"/>
    <w:rsid w:val="005204F9"/>
    <w:rsid w:val="00520A35"/>
    <w:rsid w:val="00523CF3"/>
    <w:rsid w:val="005263B9"/>
    <w:rsid w:val="00526A6D"/>
    <w:rsid w:val="00533EC0"/>
    <w:rsid w:val="0054197C"/>
    <w:rsid w:val="00542763"/>
    <w:rsid w:val="00546CC3"/>
    <w:rsid w:val="0055000F"/>
    <w:rsid w:val="00565555"/>
    <w:rsid w:val="005707BF"/>
    <w:rsid w:val="00575478"/>
    <w:rsid w:val="00580A63"/>
    <w:rsid w:val="00583A9B"/>
    <w:rsid w:val="00583E66"/>
    <w:rsid w:val="00584D0B"/>
    <w:rsid w:val="0058660D"/>
    <w:rsid w:val="005875BA"/>
    <w:rsid w:val="005913ED"/>
    <w:rsid w:val="005920C8"/>
    <w:rsid w:val="005935C1"/>
    <w:rsid w:val="0059546D"/>
    <w:rsid w:val="005A288B"/>
    <w:rsid w:val="005A4A1C"/>
    <w:rsid w:val="005A5D2C"/>
    <w:rsid w:val="005B47C7"/>
    <w:rsid w:val="005D41D1"/>
    <w:rsid w:val="005D6101"/>
    <w:rsid w:val="005E1C49"/>
    <w:rsid w:val="005E2280"/>
    <w:rsid w:val="005E486F"/>
    <w:rsid w:val="005F4920"/>
    <w:rsid w:val="005F6C20"/>
    <w:rsid w:val="006021F7"/>
    <w:rsid w:val="00611D91"/>
    <w:rsid w:val="00615ADE"/>
    <w:rsid w:val="00621797"/>
    <w:rsid w:val="00624D8B"/>
    <w:rsid w:val="0063460A"/>
    <w:rsid w:val="00646764"/>
    <w:rsid w:val="00646D2D"/>
    <w:rsid w:val="006507FE"/>
    <w:rsid w:val="00653433"/>
    <w:rsid w:val="00653E9D"/>
    <w:rsid w:val="006555B4"/>
    <w:rsid w:val="006566D0"/>
    <w:rsid w:val="00660343"/>
    <w:rsid w:val="006616FB"/>
    <w:rsid w:val="00661AB7"/>
    <w:rsid w:val="00663AA7"/>
    <w:rsid w:val="00663AAC"/>
    <w:rsid w:val="00663B25"/>
    <w:rsid w:val="006646CE"/>
    <w:rsid w:val="00674D2E"/>
    <w:rsid w:val="006762F5"/>
    <w:rsid w:val="00685039"/>
    <w:rsid w:val="006856D3"/>
    <w:rsid w:val="00686508"/>
    <w:rsid w:val="00687CC0"/>
    <w:rsid w:val="00690110"/>
    <w:rsid w:val="0069531E"/>
    <w:rsid w:val="006971F5"/>
    <w:rsid w:val="006B0836"/>
    <w:rsid w:val="006B4E6E"/>
    <w:rsid w:val="006B7C31"/>
    <w:rsid w:val="006C309D"/>
    <w:rsid w:val="006C521D"/>
    <w:rsid w:val="006D4B64"/>
    <w:rsid w:val="006E222B"/>
    <w:rsid w:val="006E3564"/>
    <w:rsid w:val="006E4978"/>
    <w:rsid w:val="006E5A3C"/>
    <w:rsid w:val="006E7E7A"/>
    <w:rsid w:val="006F1B1B"/>
    <w:rsid w:val="006F6140"/>
    <w:rsid w:val="0070004B"/>
    <w:rsid w:val="007079E8"/>
    <w:rsid w:val="00711073"/>
    <w:rsid w:val="00720A79"/>
    <w:rsid w:val="007215AF"/>
    <w:rsid w:val="00724771"/>
    <w:rsid w:val="007326A5"/>
    <w:rsid w:val="007346B5"/>
    <w:rsid w:val="0073752B"/>
    <w:rsid w:val="0074078C"/>
    <w:rsid w:val="0074152D"/>
    <w:rsid w:val="00742792"/>
    <w:rsid w:val="007428E0"/>
    <w:rsid w:val="00747C06"/>
    <w:rsid w:val="00751113"/>
    <w:rsid w:val="007514F5"/>
    <w:rsid w:val="00755058"/>
    <w:rsid w:val="0076198C"/>
    <w:rsid w:val="00761A67"/>
    <w:rsid w:val="00763A7E"/>
    <w:rsid w:val="00763EC3"/>
    <w:rsid w:val="00764419"/>
    <w:rsid w:val="00765D99"/>
    <w:rsid w:val="00775AD6"/>
    <w:rsid w:val="00777054"/>
    <w:rsid w:val="00782E89"/>
    <w:rsid w:val="0079337F"/>
    <w:rsid w:val="007A2B3A"/>
    <w:rsid w:val="007A4015"/>
    <w:rsid w:val="007B019D"/>
    <w:rsid w:val="007B1731"/>
    <w:rsid w:val="007C6477"/>
    <w:rsid w:val="007C79C2"/>
    <w:rsid w:val="007D1AFA"/>
    <w:rsid w:val="007E36D4"/>
    <w:rsid w:val="007E58BA"/>
    <w:rsid w:val="007E7129"/>
    <w:rsid w:val="007E7CD3"/>
    <w:rsid w:val="007F07B8"/>
    <w:rsid w:val="007F1A44"/>
    <w:rsid w:val="007F3789"/>
    <w:rsid w:val="008004A3"/>
    <w:rsid w:val="008033A3"/>
    <w:rsid w:val="00805BD6"/>
    <w:rsid w:val="0080657A"/>
    <w:rsid w:val="0081062E"/>
    <w:rsid w:val="008143BB"/>
    <w:rsid w:val="00817194"/>
    <w:rsid w:val="0081752D"/>
    <w:rsid w:val="008200DA"/>
    <w:rsid w:val="00821E95"/>
    <w:rsid w:val="0082392E"/>
    <w:rsid w:val="00825204"/>
    <w:rsid w:val="008313E7"/>
    <w:rsid w:val="00835B70"/>
    <w:rsid w:val="008404DD"/>
    <w:rsid w:val="0084340D"/>
    <w:rsid w:val="008438B3"/>
    <w:rsid w:val="00844054"/>
    <w:rsid w:val="00844EDA"/>
    <w:rsid w:val="00846AE7"/>
    <w:rsid w:val="008472BF"/>
    <w:rsid w:val="00853765"/>
    <w:rsid w:val="00855F49"/>
    <w:rsid w:val="0086145D"/>
    <w:rsid w:val="00861B19"/>
    <w:rsid w:val="00862BDB"/>
    <w:rsid w:val="00863793"/>
    <w:rsid w:val="008639EE"/>
    <w:rsid w:val="00865303"/>
    <w:rsid w:val="00877007"/>
    <w:rsid w:val="008774BF"/>
    <w:rsid w:val="00877DF5"/>
    <w:rsid w:val="00881453"/>
    <w:rsid w:val="00884105"/>
    <w:rsid w:val="00884B13"/>
    <w:rsid w:val="008850E1"/>
    <w:rsid w:val="008852C6"/>
    <w:rsid w:val="00893699"/>
    <w:rsid w:val="00893993"/>
    <w:rsid w:val="008942A2"/>
    <w:rsid w:val="008948B8"/>
    <w:rsid w:val="008A004B"/>
    <w:rsid w:val="008A1B3A"/>
    <w:rsid w:val="008A5DB4"/>
    <w:rsid w:val="008A5E05"/>
    <w:rsid w:val="008A620C"/>
    <w:rsid w:val="008B229A"/>
    <w:rsid w:val="008B7678"/>
    <w:rsid w:val="008C0626"/>
    <w:rsid w:val="008C1157"/>
    <w:rsid w:val="008C1D8D"/>
    <w:rsid w:val="008C2C45"/>
    <w:rsid w:val="008C5786"/>
    <w:rsid w:val="008D184B"/>
    <w:rsid w:val="008E199D"/>
    <w:rsid w:val="008E1DE0"/>
    <w:rsid w:val="008E3AE7"/>
    <w:rsid w:val="008E4B5D"/>
    <w:rsid w:val="008E4F96"/>
    <w:rsid w:val="008E50A4"/>
    <w:rsid w:val="008E678E"/>
    <w:rsid w:val="008F7197"/>
    <w:rsid w:val="008F75AB"/>
    <w:rsid w:val="0090504E"/>
    <w:rsid w:val="009117D7"/>
    <w:rsid w:val="00925F3B"/>
    <w:rsid w:val="009303EE"/>
    <w:rsid w:val="00931972"/>
    <w:rsid w:val="00932CED"/>
    <w:rsid w:val="00935D0C"/>
    <w:rsid w:val="009436B1"/>
    <w:rsid w:val="00943C13"/>
    <w:rsid w:val="00945A99"/>
    <w:rsid w:val="00947EC1"/>
    <w:rsid w:val="009529A4"/>
    <w:rsid w:val="009553E1"/>
    <w:rsid w:val="009556A4"/>
    <w:rsid w:val="00957D44"/>
    <w:rsid w:val="00961750"/>
    <w:rsid w:val="0096297A"/>
    <w:rsid w:val="009642F5"/>
    <w:rsid w:val="00966DCD"/>
    <w:rsid w:val="00967062"/>
    <w:rsid w:val="00967791"/>
    <w:rsid w:val="00970F83"/>
    <w:rsid w:val="00972E36"/>
    <w:rsid w:val="009847BF"/>
    <w:rsid w:val="00985FD3"/>
    <w:rsid w:val="009943E4"/>
    <w:rsid w:val="009962AF"/>
    <w:rsid w:val="009A00B5"/>
    <w:rsid w:val="009A16D0"/>
    <w:rsid w:val="009A70E5"/>
    <w:rsid w:val="009B0B2D"/>
    <w:rsid w:val="009B0B60"/>
    <w:rsid w:val="009B142B"/>
    <w:rsid w:val="009C0FDE"/>
    <w:rsid w:val="009C26EA"/>
    <w:rsid w:val="009C3789"/>
    <w:rsid w:val="009D055B"/>
    <w:rsid w:val="009D232B"/>
    <w:rsid w:val="009D2F4B"/>
    <w:rsid w:val="009E4F2D"/>
    <w:rsid w:val="009F02CB"/>
    <w:rsid w:val="00A019EE"/>
    <w:rsid w:val="00A02D2F"/>
    <w:rsid w:val="00A031EC"/>
    <w:rsid w:val="00A04BB9"/>
    <w:rsid w:val="00A14982"/>
    <w:rsid w:val="00A25440"/>
    <w:rsid w:val="00A26E91"/>
    <w:rsid w:val="00A34194"/>
    <w:rsid w:val="00A344F8"/>
    <w:rsid w:val="00A40775"/>
    <w:rsid w:val="00A54355"/>
    <w:rsid w:val="00A55BB4"/>
    <w:rsid w:val="00A65E79"/>
    <w:rsid w:val="00A66BBE"/>
    <w:rsid w:val="00A676C2"/>
    <w:rsid w:val="00A734B2"/>
    <w:rsid w:val="00A81C51"/>
    <w:rsid w:val="00A847B6"/>
    <w:rsid w:val="00A9199C"/>
    <w:rsid w:val="00A95EAB"/>
    <w:rsid w:val="00AB2516"/>
    <w:rsid w:val="00AB25C6"/>
    <w:rsid w:val="00AB763E"/>
    <w:rsid w:val="00AC6A80"/>
    <w:rsid w:val="00AC716A"/>
    <w:rsid w:val="00AD3675"/>
    <w:rsid w:val="00AD471A"/>
    <w:rsid w:val="00AD57E3"/>
    <w:rsid w:val="00AE1982"/>
    <w:rsid w:val="00AF21FF"/>
    <w:rsid w:val="00AF2828"/>
    <w:rsid w:val="00B03F06"/>
    <w:rsid w:val="00B04024"/>
    <w:rsid w:val="00B05686"/>
    <w:rsid w:val="00B05D9C"/>
    <w:rsid w:val="00B13453"/>
    <w:rsid w:val="00B22B2A"/>
    <w:rsid w:val="00B22B60"/>
    <w:rsid w:val="00B24A4C"/>
    <w:rsid w:val="00B279CB"/>
    <w:rsid w:val="00B30124"/>
    <w:rsid w:val="00B41B46"/>
    <w:rsid w:val="00B44E32"/>
    <w:rsid w:val="00B62131"/>
    <w:rsid w:val="00B63683"/>
    <w:rsid w:val="00B64418"/>
    <w:rsid w:val="00B71218"/>
    <w:rsid w:val="00B8090A"/>
    <w:rsid w:val="00B95F87"/>
    <w:rsid w:val="00B96285"/>
    <w:rsid w:val="00BA28BA"/>
    <w:rsid w:val="00BA2F9E"/>
    <w:rsid w:val="00BA5ABF"/>
    <w:rsid w:val="00BB23AC"/>
    <w:rsid w:val="00BB6F20"/>
    <w:rsid w:val="00BB7D67"/>
    <w:rsid w:val="00BC1282"/>
    <w:rsid w:val="00BC6231"/>
    <w:rsid w:val="00BD28BE"/>
    <w:rsid w:val="00BD307D"/>
    <w:rsid w:val="00BD4370"/>
    <w:rsid w:val="00BD5E42"/>
    <w:rsid w:val="00BD7A38"/>
    <w:rsid w:val="00BE2EA0"/>
    <w:rsid w:val="00BE6596"/>
    <w:rsid w:val="00BF1ED7"/>
    <w:rsid w:val="00BF7B75"/>
    <w:rsid w:val="00C05493"/>
    <w:rsid w:val="00C06037"/>
    <w:rsid w:val="00C07388"/>
    <w:rsid w:val="00C1220F"/>
    <w:rsid w:val="00C143ED"/>
    <w:rsid w:val="00C25D10"/>
    <w:rsid w:val="00C263D6"/>
    <w:rsid w:val="00C269CA"/>
    <w:rsid w:val="00C314B9"/>
    <w:rsid w:val="00C35208"/>
    <w:rsid w:val="00C42A28"/>
    <w:rsid w:val="00C478B5"/>
    <w:rsid w:val="00C47DEA"/>
    <w:rsid w:val="00C521CE"/>
    <w:rsid w:val="00C567B0"/>
    <w:rsid w:val="00C572A6"/>
    <w:rsid w:val="00C60322"/>
    <w:rsid w:val="00C609C3"/>
    <w:rsid w:val="00C61B54"/>
    <w:rsid w:val="00C62060"/>
    <w:rsid w:val="00C658ED"/>
    <w:rsid w:val="00C66BEE"/>
    <w:rsid w:val="00C73E8F"/>
    <w:rsid w:val="00C744DA"/>
    <w:rsid w:val="00C87270"/>
    <w:rsid w:val="00C87859"/>
    <w:rsid w:val="00C908A1"/>
    <w:rsid w:val="00CA174F"/>
    <w:rsid w:val="00CA1A53"/>
    <w:rsid w:val="00CA22CD"/>
    <w:rsid w:val="00CA49E2"/>
    <w:rsid w:val="00CA6CDF"/>
    <w:rsid w:val="00CA700D"/>
    <w:rsid w:val="00CA76C6"/>
    <w:rsid w:val="00CB3B77"/>
    <w:rsid w:val="00CC290C"/>
    <w:rsid w:val="00CC2A3F"/>
    <w:rsid w:val="00CC69C9"/>
    <w:rsid w:val="00CC6D77"/>
    <w:rsid w:val="00CD2423"/>
    <w:rsid w:val="00CD496E"/>
    <w:rsid w:val="00CE0C38"/>
    <w:rsid w:val="00CE198A"/>
    <w:rsid w:val="00CE2772"/>
    <w:rsid w:val="00CE3289"/>
    <w:rsid w:val="00CE66E7"/>
    <w:rsid w:val="00CF180E"/>
    <w:rsid w:val="00CF1C9A"/>
    <w:rsid w:val="00CF30B7"/>
    <w:rsid w:val="00CF38AD"/>
    <w:rsid w:val="00D175FB"/>
    <w:rsid w:val="00D227D8"/>
    <w:rsid w:val="00D24079"/>
    <w:rsid w:val="00D24A09"/>
    <w:rsid w:val="00D25C6C"/>
    <w:rsid w:val="00D27813"/>
    <w:rsid w:val="00D30631"/>
    <w:rsid w:val="00D325DC"/>
    <w:rsid w:val="00D3370F"/>
    <w:rsid w:val="00D35A4B"/>
    <w:rsid w:val="00D5231F"/>
    <w:rsid w:val="00D571E4"/>
    <w:rsid w:val="00D621E2"/>
    <w:rsid w:val="00D63BE0"/>
    <w:rsid w:val="00D63F43"/>
    <w:rsid w:val="00D712A6"/>
    <w:rsid w:val="00D73119"/>
    <w:rsid w:val="00D747DB"/>
    <w:rsid w:val="00D749F6"/>
    <w:rsid w:val="00D826AC"/>
    <w:rsid w:val="00D85277"/>
    <w:rsid w:val="00D90554"/>
    <w:rsid w:val="00DA1BD2"/>
    <w:rsid w:val="00DA299B"/>
    <w:rsid w:val="00DA29BE"/>
    <w:rsid w:val="00DA421E"/>
    <w:rsid w:val="00DC129C"/>
    <w:rsid w:val="00DC2611"/>
    <w:rsid w:val="00DC2705"/>
    <w:rsid w:val="00DC2AD6"/>
    <w:rsid w:val="00DC583A"/>
    <w:rsid w:val="00DC5CCA"/>
    <w:rsid w:val="00DC5CDB"/>
    <w:rsid w:val="00DD298E"/>
    <w:rsid w:val="00DD50DB"/>
    <w:rsid w:val="00DD743F"/>
    <w:rsid w:val="00DF1103"/>
    <w:rsid w:val="00DF175D"/>
    <w:rsid w:val="00DF259A"/>
    <w:rsid w:val="00E029A7"/>
    <w:rsid w:val="00E10212"/>
    <w:rsid w:val="00E12FFC"/>
    <w:rsid w:val="00E13711"/>
    <w:rsid w:val="00E154F9"/>
    <w:rsid w:val="00E2065D"/>
    <w:rsid w:val="00E217E7"/>
    <w:rsid w:val="00E31A10"/>
    <w:rsid w:val="00E33ADF"/>
    <w:rsid w:val="00E41D90"/>
    <w:rsid w:val="00E521AA"/>
    <w:rsid w:val="00E528EA"/>
    <w:rsid w:val="00E53F8C"/>
    <w:rsid w:val="00E54803"/>
    <w:rsid w:val="00E62AB6"/>
    <w:rsid w:val="00E63613"/>
    <w:rsid w:val="00E63BA4"/>
    <w:rsid w:val="00E64F4B"/>
    <w:rsid w:val="00E71C28"/>
    <w:rsid w:val="00E7598E"/>
    <w:rsid w:val="00E7795B"/>
    <w:rsid w:val="00E8000C"/>
    <w:rsid w:val="00E8077D"/>
    <w:rsid w:val="00E85DFD"/>
    <w:rsid w:val="00E9074C"/>
    <w:rsid w:val="00E93896"/>
    <w:rsid w:val="00EA36B8"/>
    <w:rsid w:val="00EA60F6"/>
    <w:rsid w:val="00EA707B"/>
    <w:rsid w:val="00EC2A26"/>
    <w:rsid w:val="00EC7246"/>
    <w:rsid w:val="00ED1A83"/>
    <w:rsid w:val="00ED1B30"/>
    <w:rsid w:val="00ED1E65"/>
    <w:rsid w:val="00ED2449"/>
    <w:rsid w:val="00ED3808"/>
    <w:rsid w:val="00ED43A5"/>
    <w:rsid w:val="00ED59B0"/>
    <w:rsid w:val="00ED6275"/>
    <w:rsid w:val="00ED7C84"/>
    <w:rsid w:val="00EE7D4A"/>
    <w:rsid w:val="00EF0D1A"/>
    <w:rsid w:val="00EF4BDC"/>
    <w:rsid w:val="00EF5FF7"/>
    <w:rsid w:val="00F03B81"/>
    <w:rsid w:val="00F044F8"/>
    <w:rsid w:val="00F06E23"/>
    <w:rsid w:val="00F10B92"/>
    <w:rsid w:val="00F13269"/>
    <w:rsid w:val="00F14E3B"/>
    <w:rsid w:val="00F16170"/>
    <w:rsid w:val="00F170F8"/>
    <w:rsid w:val="00F21E23"/>
    <w:rsid w:val="00F30956"/>
    <w:rsid w:val="00F32B50"/>
    <w:rsid w:val="00F43CF1"/>
    <w:rsid w:val="00F44F1F"/>
    <w:rsid w:val="00F465C3"/>
    <w:rsid w:val="00F51BF3"/>
    <w:rsid w:val="00F557F8"/>
    <w:rsid w:val="00F57AD3"/>
    <w:rsid w:val="00F6390D"/>
    <w:rsid w:val="00F6608A"/>
    <w:rsid w:val="00F753C1"/>
    <w:rsid w:val="00F80BE8"/>
    <w:rsid w:val="00F82597"/>
    <w:rsid w:val="00F92596"/>
    <w:rsid w:val="00F9280D"/>
    <w:rsid w:val="00F93E12"/>
    <w:rsid w:val="00FA2183"/>
    <w:rsid w:val="00FB01C5"/>
    <w:rsid w:val="00FB2A8D"/>
    <w:rsid w:val="00FB2DE5"/>
    <w:rsid w:val="00FB45A1"/>
    <w:rsid w:val="00FB4DA9"/>
    <w:rsid w:val="00FC0563"/>
    <w:rsid w:val="00FC30BA"/>
    <w:rsid w:val="00FC5D71"/>
    <w:rsid w:val="00FC77CE"/>
    <w:rsid w:val="00FE071A"/>
    <w:rsid w:val="00FE1351"/>
    <w:rsid w:val="00FE216C"/>
    <w:rsid w:val="00FE30FB"/>
    <w:rsid w:val="00FE59ED"/>
    <w:rsid w:val="00FE77B9"/>
    <w:rsid w:val="00FE7A6C"/>
    <w:rsid w:val="00FF2F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>
      <v:fill color="white" on="f"/>
      <v:stroke dashstyle="dash"/>
    </o:shapedefaults>
    <o:shapelayout v:ext="edit">
      <o:idmap v:ext="edit" data="1"/>
    </o:shapelayout>
  </w:shapeDefaults>
  <w:decimalSymbol w:val=","/>
  <w:listSeparator w:val=";"/>
  <w14:docId w14:val="0157CE9D"/>
  <w15:docId w15:val="{82B50F7E-BAA7-7941-9591-AFE1E19AA5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US" w:eastAsia="es-MX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64418"/>
    <w:rPr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C60322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C60322"/>
    <w:pPr>
      <w:tabs>
        <w:tab w:val="center" w:pos="4252"/>
        <w:tab w:val="right" w:pos="8504"/>
      </w:tabs>
    </w:pPr>
  </w:style>
  <w:style w:type="character" w:styleId="Hipervnculo">
    <w:name w:val="Hyperlink"/>
    <w:rsid w:val="00217B3F"/>
    <w:rPr>
      <w:color w:val="0000FF"/>
      <w:u w:val="single"/>
    </w:rPr>
  </w:style>
  <w:style w:type="table" w:styleId="Tablaconcuadrcula">
    <w:name w:val="Table Grid"/>
    <w:basedOn w:val="Tablanormal"/>
    <w:rsid w:val="00123E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rsid w:val="003225E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rsid w:val="003225EB"/>
    <w:rPr>
      <w:rFonts w:ascii="Tahoma" w:hAnsi="Tahoma" w:cs="Tahoma"/>
      <w:sz w:val="16"/>
      <w:szCs w:val="16"/>
      <w:lang w:val="es-ES" w:eastAsia="es-ES"/>
    </w:rPr>
  </w:style>
  <w:style w:type="paragraph" w:styleId="Prrafodelista">
    <w:name w:val="List Paragraph"/>
    <w:basedOn w:val="Normal"/>
    <w:uiPriority w:val="34"/>
    <w:qFormat/>
    <w:rsid w:val="00663B25"/>
    <w:pPr>
      <w:ind w:left="720"/>
      <w:contextualSpacing/>
    </w:pPr>
  </w:style>
  <w:style w:type="character" w:customStyle="1" w:styleId="PiedepginaCar">
    <w:name w:val="Pie de página Car"/>
    <w:link w:val="Piedepgina"/>
    <w:uiPriority w:val="99"/>
    <w:rsid w:val="003B6F0E"/>
    <w:rPr>
      <w:sz w:val="24"/>
      <w:szCs w:val="24"/>
      <w:lang w:val="es-ES" w:eastAsia="es-ES"/>
    </w:rPr>
  </w:style>
  <w:style w:type="character" w:customStyle="1" w:styleId="EncabezadoCar">
    <w:name w:val="Encabezado Car"/>
    <w:link w:val="Encabezado"/>
    <w:uiPriority w:val="99"/>
    <w:rsid w:val="003B6F0E"/>
    <w:rPr>
      <w:sz w:val="24"/>
      <w:szCs w:val="24"/>
      <w:lang w:val="es-ES" w:eastAsia="es-ES"/>
    </w:rPr>
  </w:style>
  <w:style w:type="paragraph" w:customStyle="1" w:styleId="Default">
    <w:name w:val="Default"/>
    <w:rsid w:val="003266A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unhideWhenUsed/>
    <w:rsid w:val="007D1AFA"/>
    <w:pPr>
      <w:suppressAutoHyphens/>
      <w:spacing w:after="120" w:line="276" w:lineRule="auto"/>
    </w:pPr>
    <w:rPr>
      <w:rFonts w:ascii="Calibri" w:eastAsia="Calibri" w:hAnsi="Calibri" w:cs="Calibri"/>
      <w:sz w:val="22"/>
      <w:szCs w:val="22"/>
      <w:lang w:val="es-CO" w:eastAsia="ar-SA"/>
    </w:rPr>
  </w:style>
  <w:style w:type="character" w:customStyle="1" w:styleId="TextoindependienteCar">
    <w:name w:val="Texto independiente Car"/>
    <w:link w:val="Textoindependiente"/>
    <w:rsid w:val="007D1AFA"/>
    <w:rPr>
      <w:rFonts w:ascii="Calibri" w:eastAsia="Calibri" w:hAnsi="Calibri" w:cs="Calibri"/>
      <w:sz w:val="22"/>
      <w:szCs w:val="22"/>
      <w:lang w:eastAsia="ar-SA"/>
    </w:rPr>
  </w:style>
  <w:style w:type="character" w:styleId="Refdecomentario">
    <w:name w:val="annotation reference"/>
    <w:semiHidden/>
    <w:unhideWhenUsed/>
    <w:rsid w:val="006E5A3C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unhideWhenUsed/>
    <w:rsid w:val="006E5A3C"/>
    <w:rPr>
      <w:sz w:val="20"/>
      <w:szCs w:val="20"/>
    </w:rPr>
  </w:style>
  <w:style w:type="character" w:customStyle="1" w:styleId="TextocomentarioCar">
    <w:name w:val="Texto comentario Car"/>
    <w:link w:val="Textocomentario"/>
    <w:semiHidden/>
    <w:rsid w:val="006E5A3C"/>
    <w:rPr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unhideWhenUsed/>
    <w:rsid w:val="006E5A3C"/>
    <w:rPr>
      <w:b/>
      <w:bCs/>
    </w:rPr>
  </w:style>
  <w:style w:type="character" w:customStyle="1" w:styleId="AsuntodelcomentarioCar">
    <w:name w:val="Asunto del comentario Car"/>
    <w:link w:val="Asuntodelcomentario"/>
    <w:semiHidden/>
    <w:rsid w:val="006E5A3C"/>
    <w:rPr>
      <w:b/>
      <w:bCs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325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64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07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4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7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6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9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10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847902">
              <w:marLeft w:val="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160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34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06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3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UARIOS\dperalta\Downloads\F-E-SIG-25_Acta%2520de%2520reuni&#243;n_V5%2520FINAL..dot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2655E4-4913-45F7-B587-A308A515E2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F-E-SIG-25_Acta%20de%20reunión_V5%20FINAL..dot</Template>
  <TotalTime>75</TotalTime>
  <Pages>3</Pages>
  <Words>408</Words>
  <Characters>2244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Bogotá,</vt:lpstr>
    </vt:vector>
  </TitlesOfParts>
  <Company/>
  <LinksUpToDate>false</LinksUpToDate>
  <CharactersWithSpaces>2647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Bogotá,</dc:title>
  <dc:subject/>
  <dc:creator>Cesar Leonardo Guevara Rodriguez</dc:creator>
  <cp:keywords/>
  <cp:lastModifiedBy>ERICA CELY</cp:lastModifiedBy>
  <cp:revision>26</cp:revision>
  <cp:lastPrinted>2026-01-30T15:58:00Z</cp:lastPrinted>
  <dcterms:created xsi:type="dcterms:W3CDTF">2026-01-30T14:55:00Z</dcterms:created>
  <dcterms:modified xsi:type="dcterms:W3CDTF">2026-02-20T17:46:00Z</dcterms:modified>
</cp:coreProperties>
</file>